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5A2E0" w14:textId="77777777" w:rsidR="00962302" w:rsidRPr="000F5EAC" w:rsidRDefault="00962302" w:rsidP="00D53948">
      <w:pPr>
        <w:rPr>
          <w:b/>
          <w:color w:val="000080"/>
          <w:sz w:val="32"/>
          <w:szCs w:val="32"/>
        </w:rPr>
      </w:pPr>
    </w:p>
    <w:p w14:paraId="0DD63F73" w14:textId="77777777" w:rsidR="00962302" w:rsidRPr="000F5EAC" w:rsidRDefault="00962302" w:rsidP="00962302">
      <w:pPr>
        <w:ind w:firstLine="708"/>
        <w:jc w:val="center"/>
        <w:rPr>
          <w:b/>
          <w:color w:val="000080"/>
          <w:sz w:val="32"/>
          <w:szCs w:val="32"/>
        </w:rPr>
      </w:pPr>
      <w:r w:rsidRPr="000F5EAC">
        <w:rPr>
          <w:b/>
          <w:color w:val="000080"/>
          <w:sz w:val="32"/>
          <w:szCs w:val="32"/>
        </w:rPr>
        <w:t>MINISTÉRIO DA INTEGRAÇÃO</w:t>
      </w:r>
      <w:r w:rsidR="001847E9">
        <w:rPr>
          <w:b/>
          <w:color w:val="000080"/>
          <w:sz w:val="32"/>
          <w:szCs w:val="32"/>
        </w:rPr>
        <w:t> </w:t>
      </w:r>
      <w:r w:rsidRPr="000F5EAC">
        <w:rPr>
          <w:b/>
          <w:color w:val="000080"/>
          <w:sz w:val="32"/>
          <w:szCs w:val="32"/>
        </w:rPr>
        <w:t>NACIONAL</w:t>
      </w:r>
    </w:p>
    <w:p w14:paraId="6F4CCA9C" w14:textId="77777777" w:rsidR="00962302" w:rsidRPr="000F5EAC" w:rsidRDefault="00962302" w:rsidP="00962302">
      <w:pPr>
        <w:jc w:val="center"/>
        <w:rPr>
          <w:b/>
          <w:color w:val="000080"/>
          <w:sz w:val="32"/>
          <w:szCs w:val="32"/>
        </w:rPr>
      </w:pPr>
      <w:r w:rsidRPr="000F5EAC">
        <w:rPr>
          <w:b/>
          <w:color w:val="000080"/>
          <w:sz w:val="32"/>
          <w:szCs w:val="32"/>
        </w:rPr>
        <w:t>CODEVASF</w:t>
      </w:r>
    </w:p>
    <w:p w14:paraId="7005A679" w14:textId="77777777" w:rsidR="00962302" w:rsidRPr="000F5EAC" w:rsidRDefault="00962302" w:rsidP="00962302"/>
    <w:p w14:paraId="23D06E10" w14:textId="77777777" w:rsidR="00962302" w:rsidRPr="000F5EAC" w:rsidRDefault="00962302" w:rsidP="00962302"/>
    <w:p w14:paraId="0E1B2A44" w14:textId="77777777" w:rsidR="00962302" w:rsidRPr="000F5EAC" w:rsidRDefault="00962302" w:rsidP="00962302"/>
    <w:p w14:paraId="43312CFF" w14:textId="77777777" w:rsidR="00962302" w:rsidRPr="000F5EAC" w:rsidRDefault="00962302" w:rsidP="00962302"/>
    <w:p w14:paraId="5098189D" w14:textId="77777777" w:rsidR="00962302" w:rsidRPr="00485B4C" w:rsidRDefault="00D70D68" w:rsidP="00485B4C">
      <w:pPr>
        <w:rPr>
          <w:b/>
          <w:bCs/>
          <w:color w:val="000080"/>
          <w:sz w:val="28"/>
        </w:rPr>
      </w:pPr>
      <w:r w:rsidRPr="00485B4C">
        <w:rPr>
          <w:b/>
          <w:bCs/>
          <w:color w:val="000080"/>
          <w:sz w:val="28"/>
        </w:rPr>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75F5210A" w14:textId="77777777" w:rsidR="00962302" w:rsidRDefault="00962302" w:rsidP="00485B4C">
      <w:pPr>
        <w:jc w:val="center"/>
        <w:rPr>
          <w:b/>
          <w:bCs/>
          <w:color w:val="000080"/>
          <w:sz w:val="28"/>
        </w:rPr>
      </w:pPr>
    </w:p>
    <w:p w14:paraId="58016CF3" w14:textId="77777777" w:rsidR="00485B4C" w:rsidRDefault="00485B4C" w:rsidP="00485B4C">
      <w:pPr>
        <w:jc w:val="center"/>
        <w:rPr>
          <w:b/>
          <w:bCs/>
          <w:color w:val="000080"/>
          <w:sz w:val="28"/>
        </w:rPr>
      </w:pPr>
    </w:p>
    <w:p w14:paraId="49BD8AE8" w14:textId="77777777" w:rsidR="00485B4C" w:rsidRPr="00485B4C" w:rsidRDefault="00485B4C" w:rsidP="00485B4C">
      <w:pPr>
        <w:jc w:val="center"/>
        <w:rPr>
          <w:b/>
          <w:bCs/>
          <w:color w:val="000080"/>
          <w:sz w:val="28"/>
        </w:rPr>
      </w:pPr>
    </w:p>
    <w:p w14:paraId="0786BDF3" w14:textId="77777777" w:rsidR="00485B4C" w:rsidRDefault="00485B4C" w:rsidP="00D70D68">
      <w:pPr>
        <w:jc w:val="center"/>
        <w:rPr>
          <w:b/>
          <w:bCs/>
          <w:color w:val="000080"/>
          <w:sz w:val="28"/>
        </w:rPr>
      </w:pPr>
    </w:p>
    <w:p w14:paraId="5731DAAF" w14:textId="77777777" w:rsidR="00777524" w:rsidRDefault="00777524" w:rsidP="00D70D68">
      <w:pPr>
        <w:jc w:val="center"/>
        <w:rPr>
          <w:b/>
          <w:bCs/>
          <w:color w:val="000080"/>
          <w:sz w:val="28"/>
        </w:rPr>
      </w:pPr>
    </w:p>
    <w:p w14:paraId="2E9F4963" w14:textId="77777777" w:rsidR="00777524" w:rsidRDefault="00D72008" w:rsidP="00D72008">
      <w:pPr>
        <w:tabs>
          <w:tab w:val="left" w:pos="3916"/>
        </w:tabs>
        <w:rPr>
          <w:b/>
          <w:bCs/>
          <w:color w:val="000080"/>
          <w:sz w:val="28"/>
        </w:rPr>
      </w:pPr>
      <w:r>
        <w:rPr>
          <w:b/>
          <w:bCs/>
          <w:color w:val="000080"/>
          <w:sz w:val="28"/>
        </w:rPr>
        <w:tab/>
      </w:r>
    </w:p>
    <w:p w14:paraId="2FCF1E54" w14:textId="77777777" w:rsidR="00485B4C" w:rsidRPr="00796385" w:rsidRDefault="00485B4C" w:rsidP="00D70D68">
      <w:pPr>
        <w:jc w:val="center"/>
        <w:rPr>
          <w:b/>
          <w:bCs/>
          <w:color w:val="000080"/>
          <w:sz w:val="28"/>
        </w:rPr>
      </w:pPr>
    </w:p>
    <w:p w14:paraId="37CB3B4E" w14:textId="77777777" w:rsidR="001839E8" w:rsidRPr="00796385" w:rsidRDefault="00C21799" w:rsidP="001839E8">
      <w:pPr>
        <w:jc w:val="center"/>
        <w:rPr>
          <w:rFonts w:cs="Arial"/>
          <w:b/>
          <w:color w:val="000080"/>
          <w:sz w:val="32"/>
          <w:szCs w:val="32"/>
        </w:rPr>
      </w:pPr>
      <w:r>
        <w:rPr>
          <w:rFonts w:cs="Arial"/>
          <w:b/>
          <w:color w:val="000080"/>
          <w:sz w:val="32"/>
          <w:szCs w:val="32"/>
        </w:rPr>
        <w:t xml:space="preserve">ETAPA </w:t>
      </w:r>
      <w:r w:rsidR="003B3AF5">
        <w:rPr>
          <w:rFonts w:cs="Arial"/>
          <w:b/>
          <w:color w:val="000080"/>
          <w:sz w:val="32"/>
          <w:szCs w:val="32"/>
        </w:rPr>
        <w:t>02</w:t>
      </w:r>
      <w:r>
        <w:rPr>
          <w:rFonts w:cs="Arial"/>
          <w:b/>
          <w:color w:val="000080"/>
          <w:sz w:val="32"/>
          <w:szCs w:val="32"/>
        </w:rPr>
        <w:t xml:space="preserve"> –</w:t>
      </w:r>
      <w:r w:rsidR="00E80210">
        <w:rPr>
          <w:rFonts w:cs="Arial"/>
          <w:b/>
          <w:color w:val="000080"/>
          <w:sz w:val="32"/>
          <w:szCs w:val="32"/>
        </w:rPr>
        <w:t xml:space="preserve"> </w:t>
      </w:r>
      <w:r w:rsidR="003B3AF5">
        <w:rPr>
          <w:rFonts w:cs="Arial"/>
          <w:b/>
          <w:color w:val="000080"/>
          <w:sz w:val="32"/>
          <w:szCs w:val="32"/>
        </w:rPr>
        <w:t>Projeto Básico</w:t>
      </w:r>
      <w:r w:rsidR="00E80210">
        <w:rPr>
          <w:rFonts w:cs="Arial"/>
          <w:b/>
          <w:color w:val="000080"/>
          <w:sz w:val="32"/>
          <w:szCs w:val="32"/>
        </w:rPr>
        <w:t xml:space="preserve"> de Engenharia</w:t>
      </w:r>
    </w:p>
    <w:p w14:paraId="0AAF016C" w14:textId="77777777" w:rsidR="0063215C" w:rsidRDefault="00A3784F" w:rsidP="000755CF">
      <w:pPr>
        <w:jc w:val="center"/>
        <w:rPr>
          <w:rFonts w:cs="Arial"/>
          <w:b/>
          <w:color w:val="000080"/>
          <w:sz w:val="32"/>
          <w:szCs w:val="32"/>
        </w:rPr>
      </w:pPr>
      <w:r w:rsidRPr="00C45111">
        <w:rPr>
          <w:rFonts w:cs="Arial"/>
          <w:b/>
          <w:color w:val="000080"/>
          <w:sz w:val="32"/>
          <w:szCs w:val="32"/>
        </w:rPr>
        <w:t>V</w:t>
      </w:r>
      <w:r w:rsidR="00570977" w:rsidRPr="00C45111">
        <w:rPr>
          <w:rFonts w:cs="Arial"/>
          <w:b/>
          <w:color w:val="000080"/>
          <w:sz w:val="32"/>
          <w:szCs w:val="32"/>
        </w:rPr>
        <w:t>OLUME</w:t>
      </w:r>
      <w:r w:rsidR="00FA3324">
        <w:rPr>
          <w:rFonts w:cs="Arial"/>
          <w:b/>
          <w:color w:val="000080"/>
          <w:sz w:val="32"/>
          <w:szCs w:val="32"/>
        </w:rPr>
        <w:t xml:space="preserve"> </w:t>
      </w:r>
      <w:r w:rsidR="003B3AF5">
        <w:rPr>
          <w:rFonts w:cs="Arial"/>
          <w:b/>
          <w:color w:val="000080"/>
          <w:sz w:val="32"/>
          <w:szCs w:val="32"/>
        </w:rPr>
        <w:t>0</w:t>
      </w:r>
      <w:r w:rsidR="00E80210">
        <w:rPr>
          <w:rFonts w:cs="Arial"/>
          <w:b/>
          <w:color w:val="000080"/>
          <w:sz w:val="32"/>
          <w:szCs w:val="32"/>
        </w:rPr>
        <w:t>6</w:t>
      </w:r>
      <w:r w:rsidR="00FA3324">
        <w:rPr>
          <w:rFonts w:cs="Arial"/>
          <w:b/>
          <w:color w:val="000080"/>
          <w:sz w:val="32"/>
          <w:szCs w:val="32"/>
        </w:rPr>
        <w:t xml:space="preserve"> </w:t>
      </w:r>
      <w:r w:rsidR="001839E8" w:rsidRPr="00C45111">
        <w:rPr>
          <w:rFonts w:cs="Arial"/>
          <w:b/>
          <w:color w:val="000080"/>
          <w:sz w:val="32"/>
          <w:szCs w:val="32"/>
        </w:rPr>
        <w:t>–</w:t>
      </w:r>
      <w:r w:rsidR="00C21799" w:rsidRPr="00C45111">
        <w:rPr>
          <w:rFonts w:cs="Arial"/>
          <w:b/>
          <w:color w:val="000080"/>
          <w:sz w:val="32"/>
          <w:szCs w:val="32"/>
        </w:rPr>
        <w:t xml:space="preserve"> </w:t>
      </w:r>
      <w:r w:rsidR="00C55E0D">
        <w:rPr>
          <w:rFonts w:cs="Arial"/>
          <w:b/>
          <w:color w:val="000080"/>
          <w:sz w:val="32"/>
          <w:szCs w:val="32"/>
        </w:rPr>
        <w:t>Especificações Técnicas</w:t>
      </w:r>
    </w:p>
    <w:p w14:paraId="76D636CA" w14:textId="77777777" w:rsidR="00B630D3" w:rsidRPr="00C45111" w:rsidRDefault="00B630D3" w:rsidP="000755CF">
      <w:pPr>
        <w:jc w:val="center"/>
        <w:rPr>
          <w:rFonts w:cs="Arial"/>
          <w:b/>
          <w:color w:val="000080"/>
          <w:sz w:val="32"/>
          <w:szCs w:val="32"/>
        </w:rPr>
      </w:pPr>
      <w:r>
        <w:rPr>
          <w:rFonts w:cs="Arial"/>
          <w:b/>
          <w:color w:val="000080"/>
          <w:sz w:val="32"/>
          <w:szCs w:val="32"/>
        </w:rPr>
        <w:t xml:space="preserve">TOMO </w:t>
      </w:r>
      <w:r w:rsidR="00487CD4">
        <w:rPr>
          <w:rFonts w:cs="Arial"/>
          <w:b/>
          <w:color w:val="000080"/>
          <w:sz w:val="32"/>
          <w:szCs w:val="32"/>
        </w:rPr>
        <w:t>II</w:t>
      </w:r>
      <w:r w:rsidR="00D72008">
        <w:rPr>
          <w:rFonts w:cs="Arial"/>
          <w:b/>
          <w:color w:val="000080"/>
          <w:sz w:val="32"/>
          <w:szCs w:val="32"/>
        </w:rPr>
        <w:t>I</w:t>
      </w:r>
    </w:p>
    <w:p w14:paraId="1300EA2F" w14:textId="77777777" w:rsidR="00962302" w:rsidRPr="00AD33DB" w:rsidRDefault="00AA68CD" w:rsidP="000755CF">
      <w:pPr>
        <w:jc w:val="center"/>
        <w:rPr>
          <w:b/>
          <w:bCs/>
          <w:color w:val="000080"/>
          <w:sz w:val="32"/>
        </w:rPr>
      </w:pPr>
      <w:r>
        <w:rPr>
          <w:b/>
          <w:bCs/>
          <w:color w:val="000080"/>
          <w:sz w:val="32"/>
        </w:rPr>
        <w:t>RIO DO PIRES</w:t>
      </w:r>
      <w:r w:rsidR="00796385" w:rsidRPr="00AD33DB">
        <w:rPr>
          <w:b/>
          <w:bCs/>
          <w:color w:val="000080"/>
          <w:sz w:val="32"/>
        </w:rPr>
        <w:t>-BA</w:t>
      </w:r>
    </w:p>
    <w:p w14:paraId="2524B7DC" w14:textId="77777777" w:rsidR="00962302" w:rsidRPr="000F5EAC" w:rsidRDefault="00962302" w:rsidP="00962302"/>
    <w:p w14:paraId="0CAE41E6" w14:textId="77777777" w:rsidR="00962302" w:rsidRPr="000F5EAC" w:rsidRDefault="00962302" w:rsidP="00962302"/>
    <w:p w14:paraId="1422D944" w14:textId="77777777" w:rsidR="00962302" w:rsidRPr="000F5EAC" w:rsidRDefault="009D36F2" w:rsidP="00962302">
      <w:pPr>
        <w:jc w:val="center"/>
        <w:rPr>
          <w:color w:val="000080"/>
        </w:rPr>
      </w:pPr>
      <w:r>
        <w:rPr>
          <w:color w:val="000080"/>
        </w:rPr>
        <w:t>JU</w:t>
      </w:r>
      <w:r w:rsidR="00E80210">
        <w:rPr>
          <w:color w:val="000080"/>
        </w:rPr>
        <w:t>L</w:t>
      </w:r>
      <w:r>
        <w:rPr>
          <w:color w:val="000080"/>
        </w:rPr>
        <w:t>HO</w:t>
      </w:r>
      <w:r w:rsidR="00557FCD">
        <w:rPr>
          <w:color w:val="000080"/>
        </w:rPr>
        <w:t>/20</w:t>
      </w:r>
      <w:r w:rsidR="00D20A8B">
        <w:rPr>
          <w:color w:val="000080"/>
        </w:rPr>
        <w:t>18</w:t>
      </w:r>
    </w:p>
    <w:p w14:paraId="17F5CED6" w14:textId="77777777" w:rsidR="0052039E" w:rsidRPr="000F5EAC" w:rsidRDefault="0052039E" w:rsidP="00B662A7">
      <w:pPr>
        <w:sectPr w:rsidR="0052039E" w:rsidRPr="000F5EAC" w:rsidSect="00023AFD">
          <w:headerReference w:type="default" r:id="rId8"/>
          <w:footerReference w:type="even" r:id="rId9"/>
          <w:footerReference w:type="default" r:id="rId10"/>
          <w:pgSz w:w="11907" w:h="16840" w:code="9"/>
          <w:pgMar w:top="1418" w:right="1134" w:bottom="1418" w:left="1701" w:header="374" w:footer="680" w:gutter="0"/>
          <w:pgNumType w:start="1"/>
          <w:cols w:space="720"/>
        </w:sectPr>
      </w:pPr>
    </w:p>
    <w:p w14:paraId="4C0CA602" w14:textId="77777777" w:rsidR="00B662A7" w:rsidRPr="000F5EAC" w:rsidRDefault="00B662A7" w:rsidP="00B662A7"/>
    <w:p w14:paraId="1C497265" w14:textId="77777777" w:rsidR="00B662A7" w:rsidRPr="000F5EAC" w:rsidRDefault="00B662A7" w:rsidP="00B662A7"/>
    <w:p w14:paraId="48B65419" w14:textId="77777777" w:rsidR="00B662A7" w:rsidRPr="000F5EAC" w:rsidRDefault="00B662A7" w:rsidP="00B662A7"/>
    <w:p w14:paraId="15C520E5" w14:textId="77777777" w:rsidR="00B662A7" w:rsidRPr="000F5EAC" w:rsidRDefault="00B662A7" w:rsidP="00B662A7"/>
    <w:p w14:paraId="468BB48D" w14:textId="77777777" w:rsidR="0049041C" w:rsidRPr="000F5EAC" w:rsidRDefault="0049041C" w:rsidP="00B662A7"/>
    <w:p w14:paraId="789A6A5F" w14:textId="77777777" w:rsidR="0049041C" w:rsidRPr="000F5EAC" w:rsidRDefault="0049041C" w:rsidP="00B662A7"/>
    <w:p w14:paraId="56EFC6F4" w14:textId="77777777" w:rsidR="0049041C" w:rsidRPr="000F5EAC" w:rsidRDefault="0049041C" w:rsidP="00B662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1701"/>
        <w:gridCol w:w="2127"/>
        <w:gridCol w:w="1275"/>
        <w:gridCol w:w="2675"/>
        <w:gridCol w:w="160"/>
      </w:tblGrid>
      <w:tr w:rsidR="00B662A7" w:rsidRPr="00C52964" w14:paraId="57ABC566" w14:textId="77777777">
        <w:tc>
          <w:tcPr>
            <w:tcW w:w="9142" w:type="dxa"/>
            <w:gridSpan w:val="6"/>
            <w:tcBorders>
              <w:top w:val="nil"/>
              <w:left w:val="nil"/>
              <w:right w:val="nil"/>
            </w:tcBorders>
          </w:tcPr>
          <w:p w14:paraId="47B07600" w14:textId="77777777" w:rsidR="00B662A7" w:rsidRPr="00C52964" w:rsidRDefault="00B662A7" w:rsidP="00527A2A">
            <w:pPr>
              <w:spacing w:after="240"/>
              <w:jc w:val="center"/>
              <w:rPr>
                <w:rFonts w:cs="Arial"/>
                <w:b/>
                <w:i/>
              </w:rPr>
            </w:pPr>
            <w:r w:rsidRPr="00C52964">
              <w:rPr>
                <w:rFonts w:cs="Arial"/>
                <w:b/>
                <w:i/>
              </w:rPr>
              <w:t>CODIFICAÇÃO DO RELATÓRIO</w:t>
            </w:r>
          </w:p>
        </w:tc>
      </w:tr>
      <w:tr w:rsidR="00B662A7" w:rsidRPr="00C52964" w14:paraId="23517FA7" w14:textId="77777777" w:rsidTr="00C52964">
        <w:trPr>
          <w:cantSplit/>
          <w:trHeight w:val="520"/>
        </w:trPr>
        <w:tc>
          <w:tcPr>
            <w:tcW w:w="2905" w:type="dxa"/>
            <w:gridSpan w:val="2"/>
            <w:vAlign w:val="center"/>
          </w:tcPr>
          <w:p w14:paraId="73C0CD5E" w14:textId="77777777" w:rsidR="00B662A7" w:rsidRPr="00C52964" w:rsidRDefault="00B662A7" w:rsidP="00527A2A">
            <w:pPr>
              <w:spacing w:after="0"/>
              <w:rPr>
                <w:rFonts w:cs="Arial"/>
                <w:b/>
                <w:i/>
                <w:sz w:val="22"/>
              </w:rPr>
            </w:pPr>
            <w:r w:rsidRPr="00C52964">
              <w:rPr>
                <w:rFonts w:cs="Arial"/>
                <w:b/>
                <w:i/>
                <w:sz w:val="22"/>
              </w:rPr>
              <w:t>Código do Relatório:</w:t>
            </w:r>
          </w:p>
        </w:tc>
        <w:tc>
          <w:tcPr>
            <w:tcW w:w="6237" w:type="dxa"/>
            <w:gridSpan w:val="4"/>
            <w:vAlign w:val="center"/>
          </w:tcPr>
          <w:p w14:paraId="46937DE4" w14:textId="77777777" w:rsidR="00FC22D4" w:rsidRPr="00C52964" w:rsidRDefault="00863B92" w:rsidP="003E4FBF">
            <w:pPr>
              <w:pStyle w:val="Cabealho"/>
              <w:rPr>
                <w:rFonts w:cs="Arial"/>
                <w:sz w:val="22"/>
              </w:rPr>
            </w:pPr>
            <w:r w:rsidRPr="00863B92">
              <w:rPr>
                <w:rFonts w:cs="Arial"/>
                <w:sz w:val="22"/>
              </w:rPr>
              <w:t>ESG009-2-</w:t>
            </w:r>
            <w:r w:rsidR="00AA68CD">
              <w:rPr>
                <w:rFonts w:cs="Arial"/>
                <w:sz w:val="22"/>
              </w:rPr>
              <w:t>RPR</w:t>
            </w:r>
            <w:r w:rsidRPr="00863B92">
              <w:rPr>
                <w:rFonts w:cs="Arial"/>
                <w:sz w:val="22"/>
              </w:rPr>
              <w:t>-E</w:t>
            </w:r>
            <w:r w:rsidR="006C4066">
              <w:rPr>
                <w:rFonts w:cs="Arial"/>
                <w:sz w:val="22"/>
              </w:rPr>
              <w:t>SP</w:t>
            </w:r>
            <w:r w:rsidRPr="00863B92">
              <w:rPr>
                <w:rFonts w:cs="Arial"/>
                <w:sz w:val="22"/>
              </w:rPr>
              <w:t>-V0</w:t>
            </w:r>
            <w:r w:rsidR="00E80210">
              <w:rPr>
                <w:rFonts w:cs="Arial"/>
                <w:sz w:val="22"/>
              </w:rPr>
              <w:t>6</w:t>
            </w:r>
            <w:r w:rsidRPr="00863B92">
              <w:rPr>
                <w:rFonts w:cs="Arial"/>
                <w:sz w:val="22"/>
              </w:rPr>
              <w:t>-R00</w:t>
            </w:r>
          </w:p>
        </w:tc>
      </w:tr>
      <w:tr w:rsidR="00B662A7" w:rsidRPr="00C52964" w14:paraId="02988CDE" w14:textId="77777777" w:rsidTr="00C52964">
        <w:trPr>
          <w:cantSplit/>
          <w:trHeight w:val="520"/>
        </w:trPr>
        <w:tc>
          <w:tcPr>
            <w:tcW w:w="2905" w:type="dxa"/>
            <w:gridSpan w:val="2"/>
            <w:vAlign w:val="center"/>
          </w:tcPr>
          <w:p w14:paraId="089AEBC2" w14:textId="77777777" w:rsidR="00B662A7" w:rsidRPr="00C52964" w:rsidRDefault="00B662A7" w:rsidP="00527A2A">
            <w:pPr>
              <w:spacing w:after="0"/>
              <w:rPr>
                <w:rFonts w:cs="Arial"/>
                <w:b/>
                <w:i/>
                <w:sz w:val="22"/>
              </w:rPr>
            </w:pPr>
            <w:r w:rsidRPr="00C52964">
              <w:rPr>
                <w:rFonts w:cs="Arial"/>
                <w:b/>
                <w:i/>
                <w:sz w:val="22"/>
              </w:rPr>
              <w:t>Título do Documento:</w:t>
            </w:r>
          </w:p>
        </w:tc>
        <w:tc>
          <w:tcPr>
            <w:tcW w:w="6237" w:type="dxa"/>
            <w:gridSpan w:val="4"/>
            <w:vAlign w:val="center"/>
          </w:tcPr>
          <w:p w14:paraId="3A532CE5" w14:textId="77777777" w:rsidR="00C21799" w:rsidRPr="00C52964" w:rsidRDefault="00C21799" w:rsidP="00C21799">
            <w:pPr>
              <w:pStyle w:val="Cabealho"/>
              <w:spacing w:before="0" w:after="0"/>
              <w:rPr>
                <w:rFonts w:cs="Arial"/>
                <w:sz w:val="22"/>
              </w:rPr>
            </w:pPr>
            <w:r w:rsidRPr="00C52964">
              <w:rPr>
                <w:rFonts w:cs="Arial"/>
                <w:sz w:val="22"/>
              </w:rPr>
              <w:t xml:space="preserve">Etapa </w:t>
            </w:r>
            <w:r w:rsidR="00863B92">
              <w:rPr>
                <w:rFonts w:cs="Arial"/>
                <w:sz w:val="22"/>
              </w:rPr>
              <w:t>2</w:t>
            </w:r>
            <w:r w:rsidRPr="00C52964">
              <w:rPr>
                <w:rFonts w:cs="Arial"/>
                <w:sz w:val="22"/>
              </w:rPr>
              <w:t xml:space="preserve"> –</w:t>
            </w:r>
            <w:r w:rsidR="00E80210">
              <w:rPr>
                <w:rFonts w:cs="Arial"/>
                <w:sz w:val="22"/>
              </w:rPr>
              <w:t xml:space="preserve"> </w:t>
            </w:r>
            <w:r w:rsidR="00863B92">
              <w:rPr>
                <w:rFonts w:cs="Arial"/>
                <w:sz w:val="22"/>
              </w:rPr>
              <w:t>Projeto Básico</w:t>
            </w:r>
            <w:r w:rsidR="00E80210">
              <w:rPr>
                <w:rFonts w:cs="Arial"/>
                <w:sz w:val="22"/>
              </w:rPr>
              <w:t xml:space="preserve"> de Engenharia</w:t>
            </w:r>
          </w:p>
          <w:p w14:paraId="23EE289B" w14:textId="77777777" w:rsidR="004F57FB" w:rsidRPr="00C52964" w:rsidRDefault="00C21799" w:rsidP="00C21799">
            <w:pPr>
              <w:pStyle w:val="Cabealho"/>
              <w:spacing w:before="0" w:after="0"/>
              <w:rPr>
                <w:rFonts w:cs="Arial"/>
                <w:sz w:val="22"/>
              </w:rPr>
            </w:pPr>
            <w:r w:rsidRPr="00C52964">
              <w:rPr>
                <w:rFonts w:cs="Arial"/>
                <w:sz w:val="22"/>
              </w:rPr>
              <w:t xml:space="preserve">Volume </w:t>
            </w:r>
            <w:r w:rsidR="007E5141">
              <w:rPr>
                <w:rFonts w:cs="Arial"/>
                <w:sz w:val="22"/>
              </w:rPr>
              <w:t>0</w:t>
            </w:r>
            <w:r w:rsidR="00E80210">
              <w:rPr>
                <w:rFonts w:cs="Arial"/>
                <w:sz w:val="22"/>
              </w:rPr>
              <w:t>6</w:t>
            </w:r>
            <w:r w:rsidRPr="00C52964">
              <w:rPr>
                <w:rFonts w:cs="Arial"/>
                <w:sz w:val="22"/>
              </w:rPr>
              <w:t xml:space="preserve"> – </w:t>
            </w:r>
            <w:r w:rsidR="00C55E0D">
              <w:rPr>
                <w:rFonts w:cs="Arial"/>
                <w:sz w:val="22"/>
              </w:rPr>
              <w:t>Especificações Técnicas</w:t>
            </w:r>
          </w:p>
        </w:tc>
      </w:tr>
      <w:tr w:rsidR="00B662A7" w:rsidRPr="00C52964" w14:paraId="77A825FA" w14:textId="77777777" w:rsidTr="00C52964">
        <w:trPr>
          <w:cantSplit/>
          <w:trHeight w:val="520"/>
        </w:trPr>
        <w:tc>
          <w:tcPr>
            <w:tcW w:w="2905" w:type="dxa"/>
            <w:gridSpan w:val="2"/>
            <w:vAlign w:val="center"/>
          </w:tcPr>
          <w:p w14:paraId="3160C9DC" w14:textId="77777777" w:rsidR="00B662A7" w:rsidRPr="00C52964" w:rsidRDefault="00B662A7" w:rsidP="00527A2A">
            <w:pPr>
              <w:spacing w:after="0"/>
              <w:rPr>
                <w:rFonts w:cs="Arial"/>
                <w:b/>
                <w:i/>
                <w:sz w:val="22"/>
              </w:rPr>
            </w:pPr>
            <w:r w:rsidRPr="00C52964">
              <w:rPr>
                <w:rFonts w:cs="Arial"/>
                <w:b/>
                <w:i/>
                <w:sz w:val="22"/>
              </w:rPr>
              <w:t>Resp. Aprovação Inicial:</w:t>
            </w:r>
          </w:p>
        </w:tc>
        <w:tc>
          <w:tcPr>
            <w:tcW w:w="6237" w:type="dxa"/>
            <w:gridSpan w:val="4"/>
            <w:vAlign w:val="center"/>
          </w:tcPr>
          <w:p w14:paraId="692CD304" w14:textId="77777777" w:rsidR="00B662A7" w:rsidRPr="00C52964" w:rsidRDefault="001839E8" w:rsidP="00527A2A">
            <w:pPr>
              <w:rPr>
                <w:rFonts w:cs="Arial"/>
                <w:sz w:val="22"/>
              </w:rPr>
            </w:pPr>
            <w:r w:rsidRPr="00C52964">
              <w:rPr>
                <w:rFonts w:cs="Arial"/>
                <w:sz w:val="22"/>
              </w:rPr>
              <w:t xml:space="preserve">Aparecido Vanderlei </w:t>
            </w:r>
            <w:proofErr w:type="spellStart"/>
            <w:r w:rsidRPr="00C52964">
              <w:rPr>
                <w:rFonts w:cs="Arial"/>
                <w:sz w:val="22"/>
              </w:rPr>
              <w:t>Festi</w:t>
            </w:r>
            <w:proofErr w:type="spellEnd"/>
          </w:p>
        </w:tc>
      </w:tr>
      <w:tr w:rsidR="00B662A7" w:rsidRPr="00C52964" w14:paraId="3357F670" w14:textId="77777777" w:rsidTr="00C52964">
        <w:trPr>
          <w:cantSplit/>
          <w:trHeight w:val="520"/>
        </w:trPr>
        <w:tc>
          <w:tcPr>
            <w:tcW w:w="2905" w:type="dxa"/>
            <w:gridSpan w:val="2"/>
            <w:vAlign w:val="center"/>
          </w:tcPr>
          <w:p w14:paraId="08C5ECBF" w14:textId="77777777" w:rsidR="00B662A7" w:rsidRPr="00C52964" w:rsidRDefault="00B662A7" w:rsidP="00527A2A">
            <w:pPr>
              <w:spacing w:after="0"/>
              <w:rPr>
                <w:rFonts w:cs="Arial"/>
                <w:b/>
                <w:i/>
                <w:sz w:val="22"/>
              </w:rPr>
            </w:pPr>
            <w:r w:rsidRPr="00C52964">
              <w:rPr>
                <w:rFonts w:cs="Arial"/>
                <w:b/>
                <w:i/>
                <w:sz w:val="22"/>
              </w:rPr>
              <w:t>Data da Aprovação Inicial:</w:t>
            </w:r>
          </w:p>
        </w:tc>
        <w:tc>
          <w:tcPr>
            <w:tcW w:w="6237" w:type="dxa"/>
            <w:gridSpan w:val="4"/>
            <w:vAlign w:val="center"/>
          </w:tcPr>
          <w:p w14:paraId="2C1817DB" w14:textId="77777777" w:rsidR="00B662A7" w:rsidRPr="00C52964" w:rsidRDefault="00863B92" w:rsidP="00527A2A">
            <w:pPr>
              <w:rPr>
                <w:rFonts w:cs="Arial"/>
                <w:color w:val="000000"/>
                <w:sz w:val="22"/>
              </w:rPr>
            </w:pPr>
            <w:r>
              <w:rPr>
                <w:rFonts w:cs="Arial"/>
                <w:sz w:val="22"/>
              </w:rPr>
              <w:t>1</w:t>
            </w:r>
            <w:r w:rsidR="00E80210">
              <w:rPr>
                <w:rFonts w:cs="Arial"/>
                <w:sz w:val="22"/>
              </w:rPr>
              <w:t>6</w:t>
            </w:r>
            <w:r w:rsidR="003E4FBF" w:rsidRPr="00C52964">
              <w:rPr>
                <w:rFonts w:cs="Arial"/>
                <w:sz w:val="22"/>
              </w:rPr>
              <w:t>/</w:t>
            </w:r>
            <w:r w:rsidR="009D36F2">
              <w:rPr>
                <w:rFonts w:cs="Arial"/>
                <w:sz w:val="22"/>
              </w:rPr>
              <w:t>0</w:t>
            </w:r>
            <w:r w:rsidR="00E80210">
              <w:rPr>
                <w:rFonts w:cs="Arial"/>
                <w:sz w:val="22"/>
              </w:rPr>
              <w:t>7</w:t>
            </w:r>
            <w:r w:rsidR="001839E8" w:rsidRPr="00C52964">
              <w:rPr>
                <w:rFonts w:cs="Arial"/>
                <w:sz w:val="22"/>
              </w:rPr>
              <w:t>/</w:t>
            </w:r>
            <w:r w:rsidR="003E4FBF" w:rsidRPr="00C52964">
              <w:rPr>
                <w:rFonts w:cs="Arial"/>
                <w:sz w:val="22"/>
              </w:rPr>
              <w:t>20</w:t>
            </w:r>
            <w:r w:rsidR="001839E8" w:rsidRPr="00C52964">
              <w:rPr>
                <w:rFonts w:cs="Arial"/>
                <w:sz w:val="22"/>
              </w:rPr>
              <w:t>18</w:t>
            </w:r>
          </w:p>
        </w:tc>
      </w:tr>
      <w:tr w:rsidR="00B662A7" w:rsidRPr="00C52964" w14:paraId="262EC640" w14:textId="77777777">
        <w:trPr>
          <w:cantSplit/>
          <w:trHeight w:val="480"/>
        </w:trPr>
        <w:tc>
          <w:tcPr>
            <w:tcW w:w="9142" w:type="dxa"/>
            <w:gridSpan w:val="6"/>
            <w:vAlign w:val="center"/>
          </w:tcPr>
          <w:p w14:paraId="50960446" w14:textId="77777777" w:rsidR="00B662A7" w:rsidRPr="00C52964" w:rsidRDefault="00B662A7" w:rsidP="00527A2A">
            <w:pPr>
              <w:spacing w:after="0"/>
              <w:jc w:val="center"/>
              <w:rPr>
                <w:rFonts w:cs="Arial"/>
                <w:b/>
                <w:i/>
                <w:sz w:val="22"/>
              </w:rPr>
            </w:pPr>
            <w:r w:rsidRPr="00C52964">
              <w:rPr>
                <w:rFonts w:cs="Arial"/>
                <w:b/>
                <w:i/>
                <w:sz w:val="22"/>
              </w:rPr>
              <w:t>Quadro de Controle de Revisões</w:t>
            </w:r>
          </w:p>
        </w:tc>
      </w:tr>
      <w:tr w:rsidR="00B662A7" w:rsidRPr="00C52964" w14:paraId="675E670C" w14:textId="77777777">
        <w:trPr>
          <w:cantSplit/>
          <w:trHeight w:val="360"/>
        </w:trPr>
        <w:tc>
          <w:tcPr>
            <w:tcW w:w="1204" w:type="dxa"/>
            <w:vMerge w:val="restart"/>
            <w:vAlign w:val="center"/>
          </w:tcPr>
          <w:p w14:paraId="6B785067" w14:textId="77777777" w:rsidR="00B662A7" w:rsidRPr="00C52964" w:rsidRDefault="00B662A7" w:rsidP="00527A2A">
            <w:pPr>
              <w:spacing w:after="0"/>
              <w:jc w:val="center"/>
              <w:rPr>
                <w:rFonts w:cs="Arial"/>
                <w:i/>
                <w:sz w:val="22"/>
              </w:rPr>
            </w:pPr>
            <w:r w:rsidRPr="00C52964">
              <w:rPr>
                <w:rFonts w:cs="Arial"/>
                <w:i/>
                <w:sz w:val="22"/>
              </w:rPr>
              <w:t>Revisão n°:</w:t>
            </w:r>
          </w:p>
        </w:tc>
        <w:tc>
          <w:tcPr>
            <w:tcW w:w="3828" w:type="dxa"/>
            <w:gridSpan w:val="2"/>
            <w:vMerge w:val="restart"/>
            <w:vAlign w:val="center"/>
          </w:tcPr>
          <w:p w14:paraId="01B16061" w14:textId="77777777" w:rsidR="00B662A7" w:rsidRPr="00C52964" w:rsidRDefault="00B662A7" w:rsidP="00527A2A">
            <w:pPr>
              <w:spacing w:after="0"/>
              <w:jc w:val="center"/>
              <w:rPr>
                <w:rFonts w:cs="Arial"/>
                <w:i/>
                <w:sz w:val="22"/>
              </w:rPr>
            </w:pPr>
            <w:r w:rsidRPr="00C52964">
              <w:rPr>
                <w:rFonts w:cs="Arial"/>
                <w:i/>
                <w:sz w:val="22"/>
              </w:rPr>
              <w:t>Justificativa/Discriminação da Revisão</w:t>
            </w:r>
          </w:p>
        </w:tc>
        <w:tc>
          <w:tcPr>
            <w:tcW w:w="4110" w:type="dxa"/>
            <w:gridSpan w:val="3"/>
            <w:vAlign w:val="center"/>
          </w:tcPr>
          <w:p w14:paraId="0CCB1E84" w14:textId="77777777" w:rsidR="00B662A7" w:rsidRPr="00C52964" w:rsidRDefault="00B662A7" w:rsidP="00527A2A">
            <w:pPr>
              <w:spacing w:after="0"/>
              <w:jc w:val="center"/>
              <w:rPr>
                <w:rFonts w:cs="Arial"/>
                <w:i/>
                <w:sz w:val="22"/>
              </w:rPr>
            </w:pPr>
            <w:r w:rsidRPr="00C52964">
              <w:rPr>
                <w:rFonts w:cs="Arial"/>
                <w:i/>
                <w:sz w:val="22"/>
              </w:rPr>
              <w:t>Aprovação</w:t>
            </w:r>
          </w:p>
        </w:tc>
      </w:tr>
      <w:tr w:rsidR="00B662A7" w:rsidRPr="00C52964" w14:paraId="4F875AB9" w14:textId="77777777" w:rsidTr="00115D88">
        <w:trPr>
          <w:cantSplit/>
          <w:trHeight w:val="240"/>
        </w:trPr>
        <w:tc>
          <w:tcPr>
            <w:tcW w:w="1204" w:type="dxa"/>
            <w:vMerge/>
          </w:tcPr>
          <w:p w14:paraId="2BA437EE" w14:textId="77777777" w:rsidR="00B662A7" w:rsidRPr="00C52964" w:rsidRDefault="00B662A7" w:rsidP="00527A2A">
            <w:pPr>
              <w:rPr>
                <w:rFonts w:cs="Arial"/>
                <w:i/>
                <w:sz w:val="22"/>
              </w:rPr>
            </w:pPr>
          </w:p>
        </w:tc>
        <w:tc>
          <w:tcPr>
            <w:tcW w:w="3828" w:type="dxa"/>
            <w:gridSpan w:val="2"/>
            <w:vMerge/>
          </w:tcPr>
          <w:p w14:paraId="56026453" w14:textId="77777777" w:rsidR="00B662A7" w:rsidRPr="00C52964" w:rsidRDefault="00B662A7" w:rsidP="00527A2A">
            <w:pPr>
              <w:rPr>
                <w:rFonts w:cs="Arial"/>
                <w:i/>
                <w:sz w:val="22"/>
              </w:rPr>
            </w:pPr>
          </w:p>
        </w:tc>
        <w:tc>
          <w:tcPr>
            <w:tcW w:w="1275" w:type="dxa"/>
            <w:vAlign w:val="center"/>
          </w:tcPr>
          <w:p w14:paraId="34CFAD34" w14:textId="77777777" w:rsidR="00B662A7" w:rsidRPr="00C52964" w:rsidRDefault="00B662A7" w:rsidP="00527A2A">
            <w:pPr>
              <w:spacing w:after="0"/>
              <w:jc w:val="center"/>
              <w:rPr>
                <w:rFonts w:cs="Arial"/>
                <w:i/>
                <w:sz w:val="22"/>
              </w:rPr>
            </w:pPr>
            <w:r w:rsidRPr="00C52964">
              <w:rPr>
                <w:rFonts w:cs="Arial"/>
                <w:i/>
                <w:sz w:val="22"/>
              </w:rPr>
              <w:t>Data</w:t>
            </w:r>
          </w:p>
        </w:tc>
        <w:tc>
          <w:tcPr>
            <w:tcW w:w="2675" w:type="dxa"/>
            <w:tcBorders>
              <w:right w:val="nil"/>
            </w:tcBorders>
            <w:vAlign w:val="center"/>
          </w:tcPr>
          <w:p w14:paraId="1E3470B2" w14:textId="77777777" w:rsidR="00B662A7" w:rsidRPr="00C52964" w:rsidRDefault="00B662A7" w:rsidP="00527A2A">
            <w:pPr>
              <w:spacing w:after="0"/>
              <w:jc w:val="center"/>
              <w:rPr>
                <w:rFonts w:cs="Arial"/>
                <w:i/>
                <w:sz w:val="22"/>
              </w:rPr>
            </w:pPr>
            <w:r w:rsidRPr="00C52964">
              <w:rPr>
                <w:rFonts w:cs="Arial"/>
                <w:i/>
                <w:sz w:val="22"/>
              </w:rPr>
              <w:t>Nome do Responsável</w:t>
            </w:r>
          </w:p>
        </w:tc>
        <w:tc>
          <w:tcPr>
            <w:tcW w:w="160" w:type="dxa"/>
            <w:tcBorders>
              <w:left w:val="nil"/>
            </w:tcBorders>
            <w:vAlign w:val="center"/>
          </w:tcPr>
          <w:p w14:paraId="5CD4171B" w14:textId="77777777" w:rsidR="00B662A7" w:rsidRPr="00C52964" w:rsidRDefault="00B662A7" w:rsidP="00527A2A">
            <w:pPr>
              <w:spacing w:after="0"/>
              <w:jc w:val="center"/>
              <w:rPr>
                <w:rFonts w:cs="Arial"/>
                <w:i/>
                <w:sz w:val="22"/>
              </w:rPr>
            </w:pPr>
          </w:p>
        </w:tc>
      </w:tr>
      <w:tr w:rsidR="00115D88" w:rsidRPr="00C52964" w14:paraId="0674E695" w14:textId="77777777" w:rsidTr="00115D88">
        <w:trPr>
          <w:trHeight w:val="440"/>
        </w:trPr>
        <w:tc>
          <w:tcPr>
            <w:tcW w:w="1204" w:type="dxa"/>
            <w:vAlign w:val="center"/>
          </w:tcPr>
          <w:p w14:paraId="16B044F9" w14:textId="77777777" w:rsidR="00115D88" w:rsidRPr="00C52964" w:rsidRDefault="00115D88" w:rsidP="00115D88">
            <w:pPr>
              <w:jc w:val="center"/>
              <w:rPr>
                <w:rFonts w:cs="Arial"/>
                <w:sz w:val="22"/>
              </w:rPr>
            </w:pPr>
          </w:p>
        </w:tc>
        <w:tc>
          <w:tcPr>
            <w:tcW w:w="3828" w:type="dxa"/>
            <w:gridSpan w:val="2"/>
            <w:vAlign w:val="center"/>
          </w:tcPr>
          <w:p w14:paraId="0352CF2A" w14:textId="77777777" w:rsidR="00115D88" w:rsidRPr="00C52964" w:rsidRDefault="00115D88" w:rsidP="00115D88">
            <w:pPr>
              <w:pStyle w:val="Rodap"/>
              <w:jc w:val="center"/>
              <w:rPr>
                <w:rFonts w:cs="Arial"/>
                <w:sz w:val="22"/>
              </w:rPr>
            </w:pPr>
          </w:p>
        </w:tc>
        <w:tc>
          <w:tcPr>
            <w:tcW w:w="1275" w:type="dxa"/>
            <w:vAlign w:val="center"/>
          </w:tcPr>
          <w:p w14:paraId="1AE23568" w14:textId="77777777" w:rsidR="00115D88" w:rsidRPr="00C52964" w:rsidRDefault="00115D88" w:rsidP="00115D88">
            <w:pPr>
              <w:jc w:val="center"/>
              <w:rPr>
                <w:rFonts w:cs="Arial"/>
                <w:sz w:val="22"/>
              </w:rPr>
            </w:pPr>
          </w:p>
        </w:tc>
        <w:tc>
          <w:tcPr>
            <w:tcW w:w="2675" w:type="dxa"/>
            <w:tcBorders>
              <w:right w:val="nil"/>
            </w:tcBorders>
            <w:vAlign w:val="center"/>
          </w:tcPr>
          <w:p w14:paraId="7327A4A2" w14:textId="77777777" w:rsidR="00115D88" w:rsidRPr="00C52964" w:rsidRDefault="00115D88" w:rsidP="00115D88">
            <w:pPr>
              <w:pStyle w:val="Rodap"/>
              <w:jc w:val="center"/>
              <w:rPr>
                <w:rFonts w:cs="Arial"/>
                <w:sz w:val="22"/>
              </w:rPr>
            </w:pPr>
          </w:p>
        </w:tc>
        <w:tc>
          <w:tcPr>
            <w:tcW w:w="160" w:type="dxa"/>
            <w:tcBorders>
              <w:left w:val="nil"/>
            </w:tcBorders>
            <w:vAlign w:val="center"/>
          </w:tcPr>
          <w:p w14:paraId="52E3C121" w14:textId="77777777" w:rsidR="00115D88" w:rsidRPr="00C52964" w:rsidRDefault="00115D88" w:rsidP="00115D88">
            <w:pPr>
              <w:rPr>
                <w:rFonts w:cs="Arial"/>
                <w:sz w:val="22"/>
              </w:rPr>
            </w:pPr>
          </w:p>
        </w:tc>
      </w:tr>
      <w:tr w:rsidR="00B662A7" w:rsidRPr="00C52964" w14:paraId="441F8051" w14:textId="77777777" w:rsidTr="00115D88">
        <w:trPr>
          <w:trHeight w:val="440"/>
        </w:trPr>
        <w:tc>
          <w:tcPr>
            <w:tcW w:w="1204" w:type="dxa"/>
            <w:vAlign w:val="center"/>
          </w:tcPr>
          <w:p w14:paraId="4DBEA291" w14:textId="77777777" w:rsidR="00B662A7" w:rsidRPr="00C52964" w:rsidRDefault="00B662A7" w:rsidP="00527A2A">
            <w:pPr>
              <w:rPr>
                <w:rFonts w:cs="Arial"/>
                <w:sz w:val="22"/>
              </w:rPr>
            </w:pPr>
          </w:p>
        </w:tc>
        <w:tc>
          <w:tcPr>
            <w:tcW w:w="3828" w:type="dxa"/>
            <w:gridSpan w:val="2"/>
            <w:vAlign w:val="center"/>
          </w:tcPr>
          <w:p w14:paraId="256F769C" w14:textId="77777777" w:rsidR="00B662A7" w:rsidRPr="00C52964" w:rsidRDefault="00B662A7" w:rsidP="00527A2A">
            <w:pPr>
              <w:rPr>
                <w:rFonts w:cs="Arial"/>
                <w:sz w:val="22"/>
              </w:rPr>
            </w:pPr>
          </w:p>
        </w:tc>
        <w:tc>
          <w:tcPr>
            <w:tcW w:w="1275" w:type="dxa"/>
            <w:vAlign w:val="center"/>
          </w:tcPr>
          <w:p w14:paraId="402601A8" w14:textId="77777777" w:rsidR="00B662A7" w:rsidRPr="00C52964" w:rsidRDefault="00B662A7" w:rsidP="00527A2A">
            <w:pPr>
              <w:rPr>
                <w:rFonts w:cs="Arial"/>
                <w:sz w:val="22"/>
              </w:rPr>
            </w:pPr>
          </w:p>
        </w:tc>
        <w:tc>
          <w:tcPr>
            <w:tcW w:w="2675" w:type="dxa"/>
            <w:tcBorders>
              <w:right w:val="nil"/>
            </w:tcBorders>
            <w:vAlign w:val="center"/>
          </w:tcPr>
          <w:p w14:paraId="0D1A72B6" w14:textId="77777777" w:rsidR="00B662A7" w:rsidRPr="00C52964" w:rsidRDefault="00B662A7" w:rsidP="00527A2A">
            <w:pPr>
              <w:rPr>
                <w:rFonts w:cs="Arial"/>
                <w:sz w:val="22"/>
              </w:rPr>
            </w:pPr>
          </w:p>
        </w:tc>
        <w:tc>
          <w:tcPr>
            <w:tcW w:w="160" w:type="dxa"/>
            <w:tcBorders>
              <w:left w:val="nil"/>
            </w:tcBorders>
            <w:vAlign w:val="center"/>
          </w:tcPr>
          <w:p w14:paraId="4AAF5A14" w14:textId="77777777" w:rsidR="00B662A7" w:rsidRPr="00C52964" w:rsidRDefault="00B662A7" w:rsidP="00527A2A">
            <w:pPr>
              <w:rPr>
                <w:rFonts w:cs="Arial"/>
                <w:sz w:val="22"/>
              </w:rPr>
            </w:pPr>
          </w:p>
        </w:tc>
      </w:tr>
      <w:tr w:rsidR="00B662A7" w:rsidRPr="00C52964" w14:paraId="014877A5" w14:textId="77777777" w:rsidTr="00115D88">
        <w:trPr>
          <w:trHeight w:val="440"/>
        </w:trPr>
        <w:tc>
          <w:tcPr>
            <w:tcW w:w="1204" w:type="dxa"/>
            <w:vAlign w:val="center"/>
          </w:tcPr>
          <w:p w14:paraId="078A6F1B" w14:textId="77777777" w:rsidR="00B662A7" w:rsidRPr="00C52964" w:rsidRDefault="00B662A7" w:rsidP="00527A2A">
            <w:pPr>
              <w:rPr>
                <w:rFonts w:cs="Arial"/>
                <w:sz w:val="22"/>
              </w:rPr>
            </w:pPr>
          </w:p>
        </w:tc>
        <w:tc>
          <w:tcPr>
            <w:tcW w:w="3828" w:type="dxa"/>
            <w:gridSpan w:val="2"/>
            <w:vAlign w:val="center"/>
          </w:tcPr>
          <w:p w14:paraId="64D523D1" w14:textId="77777777" w:rsidR="00B662A7" w:rsidRPr="00C52964" w:rsidRDefault="00B662A7" w:rsidP="00527A2A">
            <w:pPr>
              <w:rPr>
                <w:rFonts w:cs="Arial"/>
                <w:sz w:val="22"/>
              </w:rPr>
            </w:pPr>
          </w:p>
        </w:tc>
        <w:tc>
          <w:tcPr>
            <w:tcW w:w="1275" w:type="dxa"/>
            <w:vAlign w:val="center"/>
          </w:tcPr>
          <w:p w14:paraId="5FCBEDED" w14:textId="77777777" w:rsidR="00B662A7" w:rsidRPr="00C52964" w:rsidRDefault="00B662A7" w:rsidP="00527A2A">
            <w:pPr>
              <w:rPr>
                <w:rFonts w:cs="Arial"/>
                <w:sz w:val="22"/>
              </w:rPr>
            </w:pPr>
          </w:p>
        </w:tc>
        <w:tc>
          <w:tcPr>
            <w:tcW w:w="2675" w:type="dxa"/>
            <w:tcBorders>
              <w:right w:val="nil"/>
            </w:tcBorders>
            <w:vAlign w:val="center"/>
          </w:tcPr>
          <w:p w14:paraId="2D73979B" w14:textId="77777777" w:rsidR="00B662A7" w:rsidRPr="00C52964" w:rsidRDefault="00B662A7" w:rsidP="00527A2A">
            <w:pPr>
              <w:rPr>
                <w:rFonts w:cs="Arial"/>
                <w:sz w:val="22"/>
              </w:rPr>
            </w:pPr>
          </w:p>
        </w:tc>
        <w:tc>
          <w:tcPr>
            <w:tcW w:w="160" w:type="dxa"/>
            <w:tcBorders>
              <w:left w:val="nil"/>
            </w:tcBorders>
            <w:vAlign w:val="center"/>
          </w:tcPr>
          <w:p w14:paraId="468BEE79" w14:textId="77777777" w:rsidR="00B662A7" w:rsidRPr="00C52964" w:rsidRDefault="00B662A7" w:rsidP="00527A2A">
            <w:pPr>
              <w:rPr>
                <w:rFonts w:cs="Arial"/>
                <w:sz w:val="22"/>
              </w:rPr>
            </w:pPr>
          </w:p>
        </w:tc>
      </w:tr>
    </w:tbl>
    <w:p w14:paraId="5422A6B1" w14:textId="77777777" w:rsidR="00B662A7" w:rsidRPr="000F5EAC" w:rsidRDefault="00B662A7" w:rsidP="00B662A7"/>
    <w:p w14:paraId="5061C585" w14:textId="77777777" w:rsidR="00B662A7" w:rsidRPr="000F5EAC" w:rsidRDefault="00B662A7" w:rsidP="00B662A7"/>
    <w:p w14:paraId="51E34FDD" w14:textId="77777777" w:rsidR="00B662A7" w:rsidRPr="000F5EAC" w:rsidRDefault="00B662A7" w:rsidP="00B662A7">
      <w:pPr>
        <w:jc w:val="center"/>
      </w:pPr>
    </w:p>
    <w:p w14:paraId="187BB53E" w14:textId="77777777" w:rsidR="00962302" w:rsidRPr="000F5EAC" w:rsidRDefault="00863B92" w:rsidP="00863B92">
      <w:pPr>
        <w:pStyle w:val="rosto"/>
        <w:tabs>
          <w:tab w:val="left" w:pos="3600"/>
          <w:tab w:val="left" w:pos="7470"/>
        </w:tabs>
        <w:jc w:val="both"/>
      </w:pPr>
      <w:r>
        <w:lastRenderedPageBreak/>
        <w:tab/>
      </w:r>
      <w:r>
        <w:tab/>
      </w:r>
    </w:p>
    <w:p w14:paraId="5CE4CAD6" w14:textId="77777777" w:rsidR="00962302" w:rsidRPr="000F5EAC" w:rsidRDefault="00F224CF" w:rsidP="00F224CF">
      <w:pPr>
        <w:spacing w:before="12000"/>
        <w:jc w:val="right"/>
        <w:rPr>
          <w:b/>
          <w:color w:val="000080"/>
          <w:sz w:val="32"/>
          <w:szCs w:val="32"/>
        </w:rPr>
      </w:pPr>
      <w:r w:rsidRPr="000F5EAC">
        <w:rPr>
          <w:b/>
          <w:color w:val="000080"/>
          <w:sz w:val="32"/>
          <w:szCs w:val="32"/>
        </w:rPr>
        <w:t>Í</w:t>
      </w:r>
      <w:r w:rsidR="00962302" w:rsidRPr="000F5EAC">
        <w:rPr>
          <w:b/>
          <w:color w:val="000080"/>
          <w:sz w:val="32"/>
          <w:szCs w:val="32"/>
        </w:rPr>
        <w:t xml:space="preserve">NDICE </w:t>
      </w:r>
      <w:r w:rsidRPr="000F5EAC">
        <w:rPr>
          <w:b/>
          <w:color w:val="000080"/>
          <w:sz w:val="32"/>
          <w:szCs w:val="32"/>
        </w:rPr>
        <w:t>GERAL</w:t>
      </w:r>
    </w:p>
    <w:p w14:paraId="5046603D" w14:textId="77777777" w:rsidR="00DD71E2" w:rsidRDefault="00962302" w:rsidP="00C21799">
      <w:pPr>
        <w:rPr>
          <w:b/>
          <w:bCs/>
          <w:color w:val="000080"/>
        </w:rPr>
      </w:pPr>
      <w:r w:rsidRPr="000F5EAC">
        <w:br w:type="page"/>
      </w:r>
      <w:bookmarkStart w:id="0" w:name="_Hlk502149964"/>
      <w:r w:rsidR="00C21799"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bookmarkEnd w:id="0"/>
    </w:p>
    <w:p w14:paraId="36E6DE99" w14:textId="77777777" w:rsidR="00485B4C" w:rsidRPr="00211C9E" w:rsidRDefault="00485B4C" w:rsidP="00C21799">
      <w:pPr>
        <w:rPr>
          <w:b/>
          <w:bCs/>
          <w:color w:val="000080"/>
        </w:rPr>
      </w:pPr>
    </w:p>
    <w:p w14:paraId="51F676A3" w14:textId="77777777" w:rsidR="002F4C5A" w:rsidRDefault="002F4C5A" w:rsidP="002F4C5A">
      <w:pPr>
        <w:jc w:val="center"/>
        <w:rPr>
          <w:b/>
          <w:color w:val="000080"/>
        </w:rPr>
      </w:pPr>
      <w:r w:rsidRPr="00485B4C">
        <w:rPr>
          <w:b/>
          <w:color w:val="000080"/>
        </w:rPr>
        <w:t>ÍNDICE GERAL</w:t>
      </w:r>
    </w:p>
    <w:p w14:paraId="773229FF" w14:textId="77777777" w:rsidR="002F4C5A" w:rsidRPr="00485B4C" w:rsidRDefault="002F4C5A" w:rsidP="002F4C5A">
      <w:pPr>
        <w:jc w:val="center"/>
        <w:rPr>
          <w:b/>
          <w:color w:val="000080"/>
        </w:rPr>
      </w:pPr>
      <w:r>
        <w:rPr>
          <w:b/>
          <w:color w:val="000080"/>
        </w:rPr>
        <w:t>ETAPA 01 – Diagnóstico e Estudo de Alternativas</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19"/>
        <w:gridCol w:w="4580"/>
        <w:gridCol w:w="1345"/>
      </w:tblGrid>
      <w:tr w:rsidR="002F4C5A" w:rsidRPr="000F5EAC" w14:paraId="4B64B77B" w14:textId="77777777" w:rsidTr="00CC3DCA">
        <w:trPr>
          <w:tblHeader/>
          <w:jc w:val="center"/>
        </w:trPr>
        <w:tc>
          <w:tcPr>
            <w:tcW w:w="1612" w:type="pct"/>
            <w:tcBorders>
              <w:bottom w:val="double" w:sz="4" w:space="0" w:color="003366"/>
              <w:right w:val="single" w:sz="4" w:space="0" w:color="FFFFFF"/>
            </w:tcBorders>
            <w:shd w:val="clear" w:color="auto" w:fill="000080"/>
            <w:vAlign w:val="center"/>
          </w:tcPr>
          <w:p w14:paraId="5A821339" w14:textId="77777777" w:rsidR="002F4C5A" w:rsidRPr="000F5EAC" w:rsidRDefault="002F4C5A" w:rsidP="00CC3DCA">
            <w:pPr>
              <w:keepLines/>
              <w:tabs>
                <w:tab w:val="center" w:pos="0"/>
              </w:tabs>
              <w:jc w:val="center"/>
              <w:rPr>
                <w:b/>
                <w:color w:val="FFFFFF"/>
                <w:sz w:val="18"/>
                <w:szCs w:val="18"/>
              </w:rPr>
            </w:pPr>
            <w:bookmarkStart w:id="1" w:name="_Hlk514256777"/>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4B2847A6" w14:textId="77777777" w:rsidR="002F4C5A" w:rsidRPr="000F5EAC" w:rsidRDefault="002F4C5A" w:rsidP="00CC3DCA">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63519241" w14:textId="77777777" w:rsidR="002F4C5A" w:rsidRPr="000F5EAC" w:rsidRDefault="002F4C5A" w:rsidP="00CC3DCA">
            <w:pPr>
              <w:keepLines/>
              <w:tabs>
                <w:tab w:val="center" w:pos="0"/>
              </w:tabs>
              <w:jc w:val="center"/>
              <w:rPr>
                <w:b/>
                <w:color w:val="FFFFFF"/>
                <w:sz w:val="18"/>
                <w:szCs w:val="18"/>
              </w:rPr>
            </w:pPr>
            <w:proofErr w:type="gramStart"/>
            <w:r w:rsidRPr="000F5EAC">
              <w:rPr>
                <w:b/>
                <w:color w:val="FFFFFF"/>
                <w:sz w:val="18"/>
                <w:szCs w:val="18"/>
              </w:rPr>
              <w:t>Data Entrega</w:t>
            </w:r>
            <w:proofErr w:type="gramEnd"/>
          </w:p>
        </w:tc>
      </w:tr>
      <w:tr w:rsidR="002F4C5A" w:rsidRPr="000F5EAC" w14:paraId="0FAC00C2" w14:textId="77777777" w:rsidTr="00CC3DCA">
        <w:trPr>
          <w:jc w:val="center"/>
        </w:trPr>
        <w:tc>
          <w:tcPr>
            <w:tcW w:w="1612" w:type="pct"/>
            <w:shd w:val="clear" w:color="auto" w:fill="auto"/>
            <w:vAlign w:val="center"/>
          </w:tcPr>
          <w:p w14:paraId="71DFCACA" w14:textId="77777777" w:rsidR="002F4C5A" w:rsidRPr="000F5EAC" w:rsidRDefault="002F4C5A" w:rsidP="00CC3DCA">
            <w:pPr>
              <w:keepLines/>
              <w:tabs>
                <w:tab w:val="center" w:pos="0"/>
              </w:tabs>
              <w:jc w:val="center"/>
              <w:rPr>
                <w:sz w:val="18"/>
                <w:szCs w:val="18"/>
              </w:rPr>
            </w:pPr>
            <w:r w:rsidRPr="00796385">
              <w:rPr>
                <w:sz w:val="18"/>
                <w:szCs w:val="18"/>
              </w:rPr>
              <w:t>ESG009-</w:t>
            </w:r>
            <w:r>
              <w:rPr>
                <w:sz w:val="18"/>
                <w:szCs w:val="18"/>
              </w:rPr>
              <w:t>1</w:t>
            </w:r>
            <w:r w:rsidRPr="00796385">
              <w:rPr>
                <w:sz w:val="18"/>
                <w:szCs w:val="18"/>
              </w:rPr>
              <w:t>-PRM-</w:t>
            </w:r>
            <w:r>
              <w:rPr>
                <w:sz w:val="18"/>
                <w:szCs w:val="18"/>
              </w:rPr>
              <w:t>DIA</w:t>
            </w:r>
            <w:r w:rsidRPr="00796385">
              <w:rPr>
                <w:sz w:val="18"/>
                <w:szCs w:val="18"/>
              </w:rPr>
              <w:t>-V</w:t>
            </w:r>
            <w:r>
              <w:rPr>
                <w:sz w:val="18"/>
                <w:szCs w:val="18"/>
              </w:rPr>
              <w:t>01</w:t>
            </w:r>
            <w:r w:rsidRPr="00796385">
              <w:rPr>
                <w:sz w:val="18"/>
                <w:szCs w:val="18"/>
              </w:rPr>
              <w:t>-R0</w:t>
            </w:r>
            <w:r>
              <w:rPr>
                <w:sz w:val="18"/>
                <w:szCs w:val="18"/>
              </w:rPr>
              <w:t>1</w:t>
            </w:r>
          </w:p>
        </w:tc>
        <w:tc>
          <w:tcPr>
            <w:tcW w:w="2619" w:type="pct"/>
            <w:shd w:val="clear" w:color="auto" w:fill="auto"/>
            <w:vAlign w:val="center"/>
          </w:tcPr>
          <w:p w14:paraId="317390CF" w14:textId="77777777" w:rsidR="002F4C5A" w:rsidRPr="000F5EAC" w:rsidRDefault="002F4C5A" w:rsidP="00CC3DCA">
            <w:pPr>
              <w:keepLines/>
              <w:tabs>
                <w:tab w:val="center" w:pos="0"/>
              </w:tabs>
              <w:spacing w:before="60" w:after="60"/>
              <w:jc w:val="left"/>
              <w:rPr>
                <w:sz w:val="18"/>
                <w:szCs w:val="18"/>
              </w:rPr>
            </w:pPr>
            <w:r>
              <w:rPr>
                <w:sz w:val="18"/>
                <w:szCs w:val="18"/>
              </w:rPr>
              <w:t>Etapa 01 – V01 –</w:t>
            </w:r>
            <w:r w:rsidRPr="000F5EAC">
              <w:rPr>
                <w:sz w:val="18"/>
                <w:szCs w:val="18"/>
              </w:rPr>
              <w:t xml:space="preserve"> </w:t>
            </w:r>
            <w:r>
              <w:rPr>
                <w:sz w:val="18"/>
                <w:szCs w:val="18"/>
              </w:rPr>
              <w:t>Diagnóstico e Estudo de Alternativas</w:t>
            </w:r>
          </w:p>
        </w:tc>
        <w:tc>
          <w:tcPr>
            <w:tcW w:w="769" w:type="pct"/>
            <w:shd w:val="clear" w:color="auto" w:fill="auto"/>
            <w:vAlign w:val="center"/>
          </w:tcPr>
          <w:p w14:paraId="39871E8E" w14:textId="77777777" w:rsidR="002F4C5A" w:rsidRPr="000F5EAC" w:rsidRDefault="002F4C5A" w:rsidP="00CC3DCA">
            <w:pPr>
              <w:keepLines/>
              <w:tabs>
                <w:tab w:val="center" w:pos="0"/>
              </w:tabs>
              <w:spacing w:before="60" w:after="60"/>
              <w:jc w:val="center"/>
              <w:rPr>
                <w:sz w:val="18"/>
                <w:szCs w:val="18"/>
              </w:rPr>
            </w:pPr>
            <w:r>
              <w:rPr>
                <w:sz w:val="18"/>
                <w:szCs w:val="18"/>
              </w:rPr>
              <w:t>24</w:t>
            </w:r>
            <w:r w:rsidRPr="000F5EAC">
              <w:rPr>
                <w:sz w:val="18"/>
                <w:szCs w:val="18"/>
              </w:rPr>
              <w:t>/0</w:t>
            </w:r>
            <w:r>
              <w:rPr>
                <w:sz w:val="18"/>
                <w:szCs w:val="18"/>
              </w:rPr>
              <w:t>4</w:t>
            </w:r>
            <w:r w:rsidRPr="000F5EAC">
              <w:rPr>
                <w:sz w:val="18"/>
                <w:szCs w:val="18"/>
              </w:rPr>
              <w:t>/20</w:t>
            </w:r>
            <w:r>
              <w:rPr>
                <w:sz w:val="18"/>
                <w:szCs w:val="18"/>
              </w:rPr>
              <w:t>1</w:t>
            </w:r>
            <w:r w:rsidRPr="000F5EAC">
              <w:rPr>
                <w:sz w:val="18"/>
                <w:szCs w:val="18"/>
              </w:rPr>
              <w:t>8</w:t>
            </w:r>
          </w:p>
        </w:tc>
      </w:tr>
      <w:tr w:rsidR="002F4C5A" w:rsidRPr="000F5EAC" w14:paraId="30F859EC" w14:textId="77777777" w:rsidTr="00CC3DCA">
        <w:trPr>
          <w:jc w:val="center"/>
        </w:trPr>
        <w:tc>
          <w:tcPr>
            <w:tcW w:w="1612" w:type="pct"/>
            <w:shd w:val="clear" w:color="auto" w:fill="auto"/>
            <w:vAlign w:val="center"/>
          </w:tcPr>
          <w:p w14:paraId="54A5DDC7" w14:textId="77777777" w:rsidR="002F4C5A" w:rsidRPr="000F5EAC" w:rsidRDefault="002F4C5A" w:rsidP="00CC3DCA">
            <w:pPr>
              <w:keepLines/>
              <w:tabs>
                <w:tab w:val="center" w:pos="0"/>
              </w:tabs>
              <w:jc w:val="center"/>
              <w:rPr>
                <w:sz w:val="18"/>
                <w:szCs w:val="18"/>
              </w:rPr>
            </w:pPr>
            <w:r w:rsidRPr="00796385">
              <w:rPr>
                <w:sz w:val="18"/>
                <w:szCs w:val="18"/>
              </w:rPr>
              <w:t>ESG009-</w:t>
            </w:r>
            <w:r>
              <w:rPr>
                <w:sz w:val="18"/>
                <w:szCs w:val="18"/>
              </w:rPr>
              <w:t>1</w:t>
            </w:r>
            <w:r w:rsidRPr="00796385">
              <w:rPr>
                <w:sz w:val="18"/>
                <w:szCs w:val="18"/>
              </w:rPr>
              <w:t>-PRM-</w:t>
            </w:r>
            <w:r>
              <w:rPr>
                <w:sz w:val="18"/>
                <w:szCs w:val="18"/>
              </w:rPr>
              <w:t>TOP</w:t>
            </w:r>
            <w:r w:rsidRPr="00796385">
              <w:rPr>
                <w:sz w:val="18"/>
                <w:szCs w:val="18"/>
              </w:rPr>
              <w:t>-V</w:t>
            </w:r>
            <w:r>
              <w:rPr>
                <w:sz w:val="18"/>
                <w:szCs w:val="18"/>
              </w:rPr>
              <w:t>02</w:t>
            </w:r>
            <w:r w:rsidRPr="00796385">
              <w:rPr>
                <w:sz w:val="18"/>
                <w:szCs w:val="18"/>
              </w:rPr>
              <w:t>-R0</w:t>
            </w:r>
            <w:r>
              <w:rPr>
                <w:sz w:val="18"/>
                <w:szCs w:val="18"/>
              </w:rPr>
              <w:t>1</w:t>
            </w:r>
          </w:p>
        </w:tc>
        <w:tc>
          <w:tcPr>
            <w:tcW w:w="2619" w:type="pct"/>
            <w:shd w:val="clear" w:color="auto" w:fill="auto"/>
            <w:vAlign w:val="center"/>
          </w:tcPr>
          <w:p w14:paraId="7A3A0A2F" w14:textId="77777777" w:rsidR="002F4C5A" w:rsidRPr="000F5EAC" w:rsidRDefault="002F4C5A" w:rsidP="00CC3DCA">
            <w:pPr>
              <w:keepLines/>
              <w:tabs>
                <w:tab w:val="center" w:pos="0"/>
              </w:tabs>
              <w:spacing w:before="60" w:after="60"/>
              <w:jc w:val="left"/>
              <w:rPr>
                <w:sz w:val="18"/>
                <w:szCs w:val="18"/>
              </w:rPr>
            </w:pPr>
            <w:r>
              <w:rPr>
                <w:sz w:val="18"/>
                <w:szCs w:val="18"/>
              </w:rPr>
              <w:t>Etapa 01 – V02 –</w:t>
            </w:r>
            <w:r w:rsidRPr="000F5EAC">
              <w:rPr>
                <w:sz w:val="18"/>
                <w:szCs w:val="18"/>
              </w:rPr>
              <w:t xml:space="preserve"> </w:t>
            </w:r>
            <w:r>
              <w:rPr>
                <w:sz w:val="18"/>
                <w:szCs w:val="18"/>
              </w:rPr>
              <w:t>Levantamentos Cadastrais e Topográficos</w:t>
            </w:r>
          </w:p>
        </w:tc>
        <w:tc>
          <w:tcPr>
            <w:tcW w:w="769" w:type="pct"/>
            <w:shd w:val="clear" w:color="auto" w:fill="auto"/>
            <w:vAlign w:val="center"/>
          </w:tcPr>
          <w:p w14:paraId="1FA5A6AF" w14:textId="77777777" w:rsidR="002F4C5A" w:rsidRPr="000F5EAC" w:rsidRDefault="002F4C5A" w:rsidP="00CC3DCA">
            <w:pPr>
              <w:keepLines/>
              <w:tabs>
                <w:tab w:val="center" w:pos="0"/>
              </w:tabs>
              <w:spacing w:before="60" w:after="60"/>
              <w:jc w:val="center"/>
              <w:rPr>
                <w:sz w:val="18"/>
                <w:szCs w:val="18"/>
              </w:rPr>
            </w:pPr>
            <w:r>
              <w:rPr>
                <w:sz w:val="18"/>
                <w:szCs w:val="18"/>
              </w:rPr>
              <w:t>24</w:t>
            </w:r>
            <w:r w:rsidRPr="000F5EAC">
              <w:rPr>
                <w:sz w:val="18"/>
                <w:szCs w:val="18"/>
              </w:rPr>
              <w:t>/</w:t>
            </w:r>
            <w:r>
              <w:rPr>
                <w:sz w:val="18"/>
                <w:szCs w:val="18"/>
              </w:rPr>
              <w:t>04</w:t>
            </w:r>
            <w:r w:rsidRPr="000F5EAC">
              <w:rPr>
                <w:sz w:val="18"/>
                <w:szCs w:val="18"/>
              </w:rPr>
              <w:t>/20</w:t>
            </w:r>
            <w:r>
              <w:rPr>
                <w:sz w:val="18"/>
                <w:szCs w:val="18"/>
              </w:rPr>
              <w:t>1</w:t>
            </w:r>
            <w:r w:rsidRPr="000F5EAC">
              <w:rPr>
                <w:sz w:val="18"/>
                <w:szCs w:val="18"/>
              </w:rPr>
              <w:t>8</w:t>
            </w:r>
          </w:p>
        </w:tc>
      </w:tr>
    </w:tbl>
    <w:p w14:paraId="429E7E1D" w14:textId="77777777" w:rsidR="002F4C5A" w:rsidRDefault="002F4C5A" w:rsidP="002F4C5A">
      <w:pPr>
        <w:pStyle w:val="PargrafodaLista"/>
      </w:pPr>
    </w:p>
    <w:p w14:paraId="5558EE08" w14:textId="77777777" w:rsidR="002F4C5A" w:rsidRPr="00485B4C" w:rsidRDefault="002F4C5A" w:rsidP="002F4C5A">
      <w:pPr>
        <w:jc w:val="center"/>
        <w:rPr>
          <w:b/>
          <w:color w:val="000080"/>
        </w:rPr>
      </w:pPr>
      <w:r>
        <w:rPr>
          <w:b/>
          <w:color w:val="000080"/>
        </w:rPr>
        <w:t>ETAPA 02 – Minuta do Projeto Básico</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19"/>
        <w:gridCol w:w="4580"/>
        <w:gridCol w:w="1345"/>
      </w:tblGrid>
      <w:tr w:rsidR="002F4C5A" w:rsidRPr="000F5EAC" w14:paraId="43319C27" w14:textId="77777777" w:rsidTr="00CC3DCA">
        <w:trPr>
          <w:tblHeader/>
          <w:jc w:val="center"/>
        </w:trPr>
        <w:tc>
          <w:tcPr>
            <w:tcW w:w="1612" w:type="pct"/>
            <w:tcBorders>
              <w:bottom w:val="double" w:sz="4" w:space="0" w:color="003366"/>
              <w:right w:val="single" w:sz="4" w:space="0" w:color="FFFFFF"/>
            </w:tcBorders>
            <w:shd w:val="clear" w:color="auto" w:fill="000080"/>
            <w:vAlign w:val="center"/>
          </w:tcPr>
          <w:p w14:paraId="4FB09E65" w14:textId="77777777" w:rsidR="002F4C5A" w:rsidRPr="000F5EAC" w:rsidRDefault="002F4C5A" w:rsidP="00CC3DCA">
            <w:pPr>
              <w:keepLines/>
              <w:tabs>
                <w:tab w:val="center" w:pos="0"/>
              </w:tabs>
              <w:jc w:val="center"/>
              <w:rPr>
                <w:b/>
                <w:color w:val="FFFFFF"/>
                <w:sz w:val="18"/>
                <w:szCs w:val="18"/>
              </w:rPr>
            </w:pPr>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45B95B56" w14:textId="77777777" w:rsidR="002F4C5A" w:rsidRPr="000F5EAC" w:rsidRDefault="002F4C5A" w:rsidP="00CC3DCA">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72F1D97E" w14:textId="77777777" w:rsidR="002F4C5A" w:rsidRPr="000F5EAC" w:rsidRDefault="002F4C5A" w:rsidP="00CC3DCA">
            <w:pPr>
              <w:keepLines/>
              <w:tabs>
                <w:tab w:val="center" w:pos="0"/>
              </w:tabs>
              <w:jc w:val="center"/>
              <w:rPr>
                <w:b/>
                <w:color w:val="FFFFFF"/>
                <w:sz w:val="18"/>
                <w:szCs w:val="18"/>
              </w:rPr>
            </w:pPr>
            <w:proofErr w:type="gramStart"/>
            <w:r w:rsidRPr="000F5EAC">
              <w:rPr>
                <w:b/>
                <w:color w:val="FFFFFF"/>
                <w:sz w:val="18"/>
                <w:szCs w:val="18"/>
              </w:rPr>
              <w:t>Data Entrega</w:t>
            </w:r>
            <w:proofErr w:type="gramEnd"/>
          </w:p>
        </w:tc>
      </w:tr>
      <w:tr w:rsidR="002F4C5A" w:rsidRPr="000F5EAC" w14:paraId="072868FB" w14:textId="77777777" w:rsidTr="00CC3DCA">
        <w:trPr>
          <w:jc w:val="center"/>
        </w:trPr>
        <w:tc>
          <w:tcPr>
            <w:tcW w:w="1612" w:type="pct"/>
            <w:shd w:val="clear" w:color="auto" w:fill="auto"/>
            <w:vAlign w:val="center"/>
          </w:tcPr>
          <w:p w14:paraId="614054DD" w14:textId="77777777" w:rsidR="002F4C5A" w:rsidRPr="000F5EAC" w:rsidRDefault="002F4C5A" w:rsidP="00CC3DCA">
            <w:pPr>
              <w:keepLines/>
              <w:tabs>
                <w:tab w:val="center" w:pos="0"/>
              </w:tabs>
              <w:jc w:val="center"/>
              <w:rPr>
                <w:sz w:val="18"/>
                <w:szCs w:val="18"/>
              </w:rPr>
            </w:pPr>
            <w:r w:rsidRPr="00863B92">
              <w:rPr>
                <w:sz w:val="18"/>
                <w:szCs w:val="18"/>
              </w:rPr>
              <w:t>ESG009-2-PRM-HID-V01-R00</w:t>
            </w:r>
          </w:p>
        </w:tc>
        <w:tc>
          <w:tcPr>
            <w:tcW w:w="2619" w:type="pct"/>
            <w:shd w:val="clear" w:color="auto" w:fill="auto"/>
            <w:vAlign w:val="center"/>
          </w:tcPr>
          <w:p w14:paraId="7C04942C" w14:textId="77777777" w:rsidR="002F4C5A" w:rsidRPr="000F5EAC" w:rsidRDefault="002F4C5A"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01 - Projetos Hidráulico, Arquitetônico e Civil</w:t>
            </w:r>
          </w:p>
        </w:tc>
        <w:tc>
          <w:tcPr>
            <w:tcW w:w="769" w:type="pct"/>
            <w:shd w:val="clear" w:color="auto" w:fill="auto"/>
            <w:vAlign w:val="center"/>
          </w:tcPr>
          <w:p w14:paraId="56B55FC8" w14:textId="77777777" w:rsidR="002F4C5A" w:rsidRPr="000F5EAC" w:rsidRDefault="002F4C5A" w:rsidP="00CC3DCA">
            <w:pPr>
              <w:keepLines/>
              <w:tabs>
                <w:tab w:val="center" w:pos="0"/>
              </w:tabs>
              <w:spacing w:before="60" w:after="60"/>
              <w:jc w:val="center"/>
              <w:rPr>
                <w:sz w:val="18"/>
                <w:szCs w:val="18"/>
              </w:rPr>
            </w:pPr>
            <w:r>
              <w:rPr>
                <w:sz w:val="18"/>
                <w:szCs w:val="18"/>
              </w:rPr>
              <w:t>15</w:t>
            </w:r>
            <w:r w:rsidRPr="000F5EAC">
              <w:rPr>
                <w:sz w:val="18"/>
                <w:szCs w:val="18"/>
              </w:rPr>
              <w:t>/0</w:t>
            </w:r>
            <w:r>
              <w:rPr>
                <w:sz w:val="18"/>
                <w:szCs w:val="18"/>
              </w:rPr>
              <w:t>6</w:t>
            </w:r>
            <w:r w:rsidRPr="000F5EAC">
              <w:rPr>
                <w:sz w:val="18"/>
                <w:szCs w:val="18"/>
              </w:rPr>
              <w:t>/20</w:t>
            </w:r>
            <w:r>
              <w:rPr>
                <w:sz w:val="18"/>
                <w:szCs w:val="18"/>
              </w:rPr>
              <w:t>1</w:t>
            </w:r>
            <w:r w:rsidRPr="000F5EAC">
              <w:rPr>
                <w:sz w:val="18"/>
                <w:szCs w:val="18"/>
              </w:rPr>
              <w:t>8</w:t>
            </w:r>
          </w:p>
        </w:tc>
      </w:tr>
      <w:tr w:rsidR="002F4C5A" w:rsidRPr="000F5EAC" w14:paraId="4562F052" w14:textId="77777777" w:rsidTr="00CC3DCA">
        <w:trPr>
          <w:jc w:val="center"/>
        </w:trPr>
        <w:tc>
          <w:tcPr>
            <w:tcW w:w="1612" w:type="pct"/>
            <w:shd w:val="clear" w:color="auto" w:fill="auto"/>
            <w:vAlign w:val="center"/>
          </w:tcPr>
          <w:p w14:paraId="3450192F" w14:textId="77777777" w:rsidR="002F4C5A" w:rsidRPr="000F5EAC" w:rsidRDefault="002F4C5A" w:rsidP="00CC3DCA">
            <w:pPr>
              <w:keepLines/>
              <w:tabs>
                <w:tab w:val="center" w:pos="0"/>
              </w:tabs>
              <w:jc w:val="center"/>
              <w:rPr>
                <w:sz w:val="18"/>
                <w:szCs w:val="18"/>
              </w:rPr>
            </w:pPr>
            <w:r>
              <w:rPr>
                <w:sz w:val="18"/>
                <w:szCs w:val="18"/>
              </w:rPr>
              <w:t>E</w:t>
            </w:r>
            <w:r w:rsidRPr="00772A63">
              <w:rPr>
                <w:sz w:val="18"/>
                <w:szCs w:val="18"/>
              </w:rPr>
              <w:t>SG009-</w:t>
            </w:r>
            <w:r>
              <w:rPr>
                <w:sz w:val="18"/>
                <w:szCs w:val="18"/>
              </w:rPr>
              <w:t>2</w:t>
            </w:r>
            <w:r w:rsidRPr="00772A63">
              <w:rPr>
                <w:sz w:val="18"/>
                <w:szCs w:val="18"/>
              </w:rPr>
              <w:t>-PRM-ELE-V0</w:t>
            </w:r>
            <w:r>
              <w:rPr>
                <w:sz w:val="18"/>
                <w:szCs w:val="18"/>
              </w:rPr>
              <w:t>2</w:t>
            </w:r>
            <w:r w:rsidRPr="00772A63">
              <w:rPr>
                <w:sz w:val="18"/>
                <w:szCs w:val="18"/>
              </w:rPr>
              <w:t>-R00</w:t>
            </w:r>
          </w:p>
        </w:tc>
        <w:tc>
          <w:tcPr>
            <w:tcW w:w="2619" w:type="pct"/>
            <w:shd w:val="clear" w:color="auto" w:fill="auto"/>
            <w:vAlign w:val="center"/>
          </w:tcPr>
          <w:p w14:paraId="7FE2FC28" w14:textId="77777777" w:rsidR="002F4C5A" w:rsidRPr="000F5EAC" w:rsidRDefault="002F4C5A"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02 - Projeto Elétrico e de Automação</w:t>
            </w:r>
          </w:p>
        </w:tc>
        <w:tc>
          <w:tcPr>
            <w:tcW w:w="769" w:type="pct"/>
            <w:shd w:val="clear" w:color="auto" w:fill="auto"/>
            <w:vAlign w:val="center"/>
          </w:tcPr>
          <w:p w14:paraId="41F093CD" w14:textId="77777777" w:rsidR="002F4C5A" w:rsidRPr="000F5EAC" w:rsidRDefault="002F4C5A"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2F4C5A" w:rsidRPr="000F5EAC" w14:paraId="4F0EF49A" w14:textId="77777777" w:rsidTr="00CC3DCA">
        <w:trPr>
          <w:jc w:val="center"/>
        </w:trPr>
        <w:tc>
          <w:tcPr>
            <w:tcW w:w="1612" w:type="pct"/>
            <w:shd w:val="clear" w:color="auto" w:fill="auto"/>
            <w:vAlign w:val="center"/>
          </w:tcPr>
          <w:p w14:paraId="7FAA5340" w14:textId="77777777" w:rsidR="002F4C5A" w:rsidRPr="00772A63" w:rsidRDefault="002F4C5A"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-PRM-EST-V0</w:t>
            </w:r>
            <w:r>
              <w:rPr>
                <w:sz w:val="18"/>
                <w:szCs w:val="18"/>
              </w:rPr>
              <w:t>3</w:t>
            </w:r>
            <w:r w:rsidRPr="00772A63">
              <w:rPr>
                <w:sz w:val="18"/>
                <w:szCs w:val="18"/>
              </w:rPr>
              <w:t>-R00</w:t>
            </w:r>
          </w:p>
        </w:tc>
        <w:tc>
          <w:tcPr>
            <w:tcW w:w="2619" w:type="pct"/>
            <w:shd w:val="clear" w:color="auto" w:fill="auto"/>
            <w:vAlign w:val="center"/>
          </w:tcPr>
          <w:p w14:paraId="4448B9CF"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03 - Projeto Estrutural</w:t>
            </w:r>
          </w:p>
        </w:tc>
        <w:tc>
          <w:tcPr>
            <w:tcW w:w="769" w:type="pct"/>
            <w:shd w:val="clear" w:color="auto" w:fill="auto"/>
            <w:vAlign w:val="center"/>
          </w:tcPr>
          <w:p w14:paraId="350D01E8" w14:textId="77777777" w:rsidR="002F4C5A" w:rsidRDefault="002F4C5A"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2F4C5A" w:rsidRPr="000F5EAC" w14:paraId="4D4F9AFA" w14:textId="77777777" w:rsidTr="00CC3DCA">
        <w:trPr>
          <w:jc w:val="center"/>
        </w:trPr>
        <w:tc>
          <w:tcPr>
            <w:tcW w:w="1612" w:type="pct"/>
            <w:shd w:val="clear" w:color="auto" w:fill="auto"/>
            <w:vAlign w:val="center"/>
          </w:tcPr>
          <w:p w14:paraId="0BCA9130" w14:textId="77777777" w:rsidR="002F4C5A" w:rsidRPr="00772A63" w:rsidRDefault="002F4C5A"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-PRM-ORC-V04-R00</w:t>
            </w:r>
          </w:p>
        </w:tc>
        <w:tc>
          <w:tcPr>
            <w:tcW w:w="2619" w:type="pct"/>
            <w:shd w:val="clear" w:color="auto" w:fill="auto"/>
            <w:vAlign w:val="center"/>
          </w:tcPr>
          <w:p w14:paraId="75309EB9"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04 - Relação de Materiais, Serviços e Orçamentos</w:t>
            </w:r>
          </w:p>
        </w:tc>
        <w:tc>
          <w:tcPr>
            <w:tcW w:w="769" w:type="pct"/>
            <w:shd w:val="clear" w:color="auto" w:fill="auto"/>
            <w:vAlign w:val="center"/>
          </w:tcPr>
          <w:p w14:paraId="65461990" w14:textId="77777777" w:rsidR="002F4C5A" w:rsidRDefault="002F4C5A"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2F4C5A" w:rsidRPr="000F5EAC" w14:paraId="182EB0E2" w14:textId="77777777" w:rsidTr="00CC3DCA">
        <w:trPr>
          <w:jc w:val="center"/>
        </w:trPr>
        <w:tc>
          <w:tcPr>
            <w:tcW w:w="1612" w:type="pct"/>
            <w:shd w:val="clear" w:color="auto" w:fill="auto"/>
            <w:vAlign w:val="center"/>
          </w:tcPr>
          <w:p w14:paraId="01F957B8" w14:textId="77777777" w:rsidR="002F4C5A" w:rsidRPr="00772A63" w:rsidRDefault="002F4C5A"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-PRM-ESP-V05-R00</w:t>
            </w:r>
          </w:p>
        </w:tc>
        <w:tc>
          <w:tcPr>
            <w:tcW w:w="2619" w:type="pct"/>
            <w:shd w:val="clear" w:color="auto" w:fill="auto"/>
            <w:vAlign w:val="center"/>
          </w:tcPr>
          <w:p w14:paraId="55A6DABA"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05 - Especificações Técnicas</w:t>
            </w:r>
          </w:p>
        </w:tc>
        <w:tc>
          <w:tcPr>
            <w:tcW w:w="769" w:type="pct"/>
            <w:shd w:val="clear" w:color="auto" w:fill="auto"/>
            <w:vAlign w:val="center"/>
          </w:tcPr>
          <w:p w14:paraId="7D21E3D7" w14:textId="77777777" w:rsidR="002F4C5A" w:rsidRDefault="002F4C5A"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2F4C5A" w:rsidRPr="000F5EAC" w14:paraId="2B8BE1F2" w14:textId="77777777" w:rsidTr="00CC3DCA">
        <w:trPr>
          <w:jc w:val="center"/>
        </w:trPr>
        <w:tc>
          <w:tcPr>
            <w:tcW w:w="1612" w:type="pct"/>
            <w:shd w:val="clear" w:color="auto" w:fill="auto"/>
            <w:vAlign w:val="center"/>
          </w:tcPr>
          <w:p w14:paraId="524498A8" w14:textId="77777777" w:rsidR="002F4C5A" w:rsidRPr="00772A63" w:rsidRDefault="002F4C5A"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-PRM-AMB-V06-R00</w:t>
            </w:r>
          </w:p>
        </w:tc>
        <w:tc>
          <w:tcPr>
            <w:tcW w:w="2619" w:type="pct"/>
            <w:shd w:val="clear" w:color="auto" w:fill="auto"/>
            <w:vAlign w:val="center"/>
          </w:tcPr>
          <w:p w14:paraId="2CA1349B"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06 - Avaliação Socioambiental</w:t>
            </w:r>
          </w:p>
        </w:tc>
        <w:tc>
          <w:tcPr>
            <w:tcW w:w="769" w:type="pct"/>
            <w:shd w:val="clear" w:color="auto" w:fill="auto"/>
            <w:vAlign w:val="center"/>
          </w:tcPr>
          <w:p w14:paraId="3F6BF467" w14:textId="77777777" w:rsidR="002F4C5A" w:rsidRDefault="002F4C5A"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2F4C5A" w:rsidRPr="000F5EAC" w14:paraId="0A6786DE" w14:textId="77777777" w:rsidTr="00CC3DCA">
        <w:trPr>
          <w:jc w:val="center"/>
        </w:trPr>
        <w:tc>
          <w:tcPr>
            <w:tcW w:w="1612" w:type="pct"/>
            <w:shd w:val="clear" w:color="auto" w:fill="auto"/>
            <w:vAlign w:val="center"/>
          </w:tcPr>
          <w:p w14:paraId="3067C22E" w14:textId="77777777" w:rsidR="002F4C5A" w:rsidRPr="00772A63" w:rsidRDefault="002F4C5A"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-PRM-TOP-V07-R00</w:t>
            </w:r>
          </w:p>
        </w:tc>
        <w:tc>
          <w:tcPr>
            <w:tcW w:w="2619" w:type="pct"/>
            <w:shd w:val="clear" w:color="auto" w:fill="auto"/>
            <w:vAlign w:val="center"/>
          </w:tcPr>
          <w:p w14:paraId="17911A35"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07 - Relatório de Estudos Topográficos</w:t>
            </w:r>
          </w:p>
        </w:tc>
        <w:tc>
          <w:tcPr>
            <w:tcW w:w="769" w:type="pct"/>
            <w:shd w:val="clear" w:color="auto" w:fill="auto"/>
            <w:vAlign w:val="center"/>
          </w:tcPr>
          <w:p w14:paraId="34A71F46" w14:textId="77777777" w:rsidR="002F4C5A" w:rsidRDefault="002F4C5A"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2F4C5A" w:rsidRPr="000F5EAC" w14:paraId="7C611F75" w14:textId="77777777" w:rsidTr="00CC3DCA">
        <w:trPr>
          <w:jc w:val="center"/>
        </w:trPr>
        <w:tc>
          <w:tcPr>
            <w:tcW w:w="1612" w:type="pct"/>
            <w:shd w:val="clear" w:color="auto" w:fill="auto"/>
            <w:vAlign w:val="center"/>
          </w:tcPr>
          <w:p w14:paraId="40AD9C3C" w14:textId="77777777" w:rsidR="002F4C5A" w:rsidRPr="00772A63" w:rsidRDefault="002F4C5A"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-PRM-GEO-V08-R00</w:t>
            </w:r>
          </w:p>
        </w:tc>
        <w:tc>
          <w:tcPr>
            <w:tcW w:w="2619" w:type="pct"/>
            <w:shd w:val="clear" w:color="auto" w:fill="auto"/>
            <w:vAlign w:val="center"/>
          </w:tcPr>
          <w:p w14:paraId="5F4F7C5E"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08 - Relatório de Estudos Geotécnicos e Geológicos</w:t>
            </w:r>
          </w:p>
        </w:tc>
        <w:tc>
          <w:tcPr>
            <w:tcW w:w="769" w:type="pct"/>
            <w:shd w:val="clear" w:color="auto" w:fill="auto"/>
            <w:vAlign w:val="center"/>
          </w:tcPr>
          <w:p w14:paraId="0763026F" w14:textId="77777777" w:rsidR="002F4C5A" w:rsidRDefault="002F4C5A"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bookmarkEnd w:id="1"/>
    </w:tbl>
    <w:p w14:paraId="3500C21E" w14:textId="77777777" w:rsidR="002F4C5A" w:rsidRDefault="002F4C5A" w:rsidP="002F4C5A">
      <w:r>
        <w:br w:type="page"/>
      </w:r>
    </w:p>
    <w:p w14:paraId="7923C10D" w14:textId="77777777" w:rsidR="002F4C5A" w:rsidRPr="00485B4C" w:rsidRDefault="002F4C5A" w:rsidP="002F4C5A">
      <w:pPr>
        <w:jc w:val="center"/>
        <w:rPr>
          <w:b/>
          <w:color w:val="000080"/>
        </w:rPr>
      </w:pPr>
      <w:r>
        <w:rPr>
          <w:b/>
          <w:color w:val="000080"/>
        </w:rPr>
        <w:lastRenderedPageBreak/>
        <w:t>ETAPA 02 – Projeto Básico de Engenharia</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19"/>
        <w:gridCol w:w="4580"/>
        <w:gridCol w:w="1345"/>
      </w:tblGrid>
      <w:tr w:rsidR="002F4C5A" w:rsidRPr="000F5EAC" w14:paraId="1EC68E92" w14:textId="77777777" w:rsidTr="00CC3DCA">
        <w:trPr>
          <w:tblHeader/>
          <w:jc w:val="center"/>
        </w:trPr>
        <w:tc>
          <w:tcPr>
            <w:tcW w:w="1612" w:type="pct"/>
            <w:tcBorders>
              <w:bottom w:val="double" w:sz="4" w:space="0" w:color="003366"/>
              <w:right w:val="single" w:sz="4" w:space="0" w:color="FFFFFF"/>
            </w:tcBorders>
            <w:shd w:val="clear" w:color="auto" w:fill="000080"/>
            <w:vAlign w:val="center"/>
          </w:tcPr>
          <w:p w14:paraId="6BB20CDA" w14:textId="77777777" w:rsidR="002F4C5A" w:rsidRPr="000F5EAC" w:rsidRDefault="002F4C5A" w:rsidP="00CC3DCA">
            <w:pPr>
              <w:keepLines/>
              <w:tabs>
                <w:tab w:val="center" w:pos="0"/>
              </w:tabs>
              <w:jc w:val="center"/>
              <w:rPr>
                <w:b/>
                <w:color w:val="FFFFFF"/>
                <w:sz w:val="18"/>
                <w:szCs w:val="18"/>
              </w:rPr>
            </w:pPr>
            <w:r>
              <w:rPr>
                <w:b/>
                <w:color w:val="FFFFFF"/>
                <w:sz w:val="18"/>
                <w:szCs w:val="18"/>
              </w:rPr>
              <w:t xml:space="preserve"> </w:t>
            </w:r>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28A3EE39" w14:textId="77777777" w:rsidR="002F4C5A" w:rsidRPr="000F5EAC" w:rsidRDefault="002F4C5A" w:rsidP="00CC3DCA">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33F6D142" w14:textId="77777777" w:rsidR="002F4C5A" w:rsidRPr="000F5EAC" w:rsidRDefault="002F4C5A" w:rsidP="00CC3DCA">
            <w:pPr>
              <w:keepLines/>
              <w:tabs>
                <w:tab w:val="center" w:pos="0"/>
              </w:tabs>
              <w:jc w:val="center"/>
              <w:rPr>
                <w:b/>
                <w:color w:val="FFFFFF"/>
                <w:sz w:val="18"/>
                <w:szCs w:val="18"/>
              </w:rPr>
            </w:pPr>
            <w:proofErr w:type="gramStart"/>
            <w:r w:rsidRPr="000F5EAC">
              <w:rPr>
                <w:b/>
                <w:color w:val="FFFFFF"/>
                <w:sz w:val="18"/>
                <w:szCs w:val="18"/>
              </w:rPr>
              <w:t>Data Entrega</w:t>
            </w:r>
            <w:proofErr w:type="gramEnd"/>
          </w:p>
        </w:tc>
      </w:tr>
      <w:tr w:rsidR="002F4C5A" w:rsidRPr="000F5EAC" w14:paraId="4702B037"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258365B" w14:textId="77777777" w:rsidR="002F4C5A" w:rsidRPr="000F5EAC" w:rsidRDefault="002F4C5A" w:rsidP="00CC3DCA">
            <w:pPr>
              <w:keepLines/>
              <w:tabs>
                <w:tab w:val="center" w:pos="0"/>
              </w:tabs>
              <w:jc w:val="center"/>
              <w:rPr>
                <w:sz w:val="18"/>
                <w:szCs w:val="18"/>
              </w:rPr>
            </w:pPr>
            <w:r>
              <w:rPr>
                <w:sz w:val="18"/>
                <w:szCs w:val="18"/>
              </w:rPr>
              <w:t>ESG009-2</w:t>
            </w:r>
            <w:r w:rsidRPr="00E46CAD">
              <w:rPr>
                <w:sz w:val="18"/>
                <w:szCs w:val="18"/>
              </w:rPr>
              <w:t>-PRM-RES-V01-R00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D2A0731" w14:textId="77777777" w:rsidR="002F4C5A" w:rsidRPr="000F5EAC" w:rsidRDefault="002F4C5A" w:rsidP="00CC3DCA">
            <w:pPr>
              <w:keepLines/>
              <w:tabs>
                <w:tab w:val="center" w:pos="0"/>
              </w:tabs>
              <w:spacing w:before="60" w:after="60"/>
              <w:jc w:val="left"/>
              <w:rPr>
                <w:sz w:val="18"/>
                <w:szCs w:val="18"/>
              </w:rPr>
            </w:pPr>
            <w:r>
              <w:rPr>
                <w:sz w:val="18"/>
                <w:szCs w:val="18"/>
              </w:rPr>
              <w:t xml:space="preserve">Etapa 02 – </w:t>
            </w:r>
            <w:r w:rsidRPr="00772A63">
              <w:rPr>
                <w:sz w:val="18"/>
                <w:szCs w:val="18"/>
              </w:rPr>
              <w:t xml:space="preserve">Volume 01 </w:t>
            </w:r>
            <w:r>
              <w:rPr>
                <w:sz w:val="18"/>
                <w:szCs w:val="18"/>
              </w:rPr>
              <w:t>–</w:t>
            </w:r>
            <w:r w:rsidRPr="00772A63">
              <w:rPr>
                <w:sz w:val="18"/>
                <w:szCs w:val="18"/>
              </w:rPr>
              <w:t xml:space="preserve"> </w:t>
            </w:r>
            <w:r>
              <w:rPr>
                <w:sz w:val="18"/>
                <w:szCs w:val="18"/>
              </w:rPr>
              <w:t>Resumo do Projeto</w:t>
            </w:r>
          </w:p>
        </w:tc>
        <w:tc>
          <w:tcPr>
            <w:tcW w:w="76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6062BD3D" w14:textId="77777777" w:rsidR="002F4C5A" w:rsidRPr="000F5EAC" w:rsidRDefault="002F4C5A" w:rsidP="00CC3DCA">
            <w:pPr>
              <w:keepLines/>
              <w:tabs>
                <w:tab w:val="center" w:pos="0"/>
              </w:tabs>
              <w:spacing w:before="60" w:after="60"/>
              <w:jc w:val="center"/>
              <w:rPr>
                <w:sz w:val="18"/>
                <w:szCs w:val="18"/>
              </w:rPr>
            </w:pPr>
            <w:r>
              <w:rPr>
                <w:sz w:val="18"/>
                <w:szCs w:val="18"/>
              </w:rPr>
              <w:t>16</w:t>
            </w:r>
            <w:r w:rsidRPr="000F5EAC">
              <w:rPr>
                <w:sz w:val="18"/>
                <w:szCs w:val="18"/>
              </w:rPr>
              <w:t>/0</w:t>
            </w:r>
            <w:r>
              <w:rPr>
                <w:sz w:val="18"/>
                <w:szCs w:val="18"/>
              </w:rPr>
              <w:t>7</w:t>
            </w:r>
            <w:r w:rsidRPr="000F5EAC">
              <w:rPr>
                <w:sz w:val="18"/>
                <w:szCs w:val="18"/>
              </w:rPr>
              <w:t>/20</w:t>
            </w:r>
            <w:r>
              <w:rPr>
                <w:sz w:val="18"/>
                <w:szCs w:val="18"/>
              </w:rPr>
              <w:t>1</w:t>
            </w:r>
            <w:r w:rsidRPr="000F5EAC">
              <w:rPr>
                <w:sz w:val="18"/>
                <w:szCs w:val="18"/>
              </w:rPr>
              <w:t>8</w:t>
            </w:r>
          </w:p>
        </w:tc>
      </w:tr>
      <w:tr w:rsidR="002F4C5A" w:rsidRPr="000F5EAC" w14:paraId="39F72016"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D2F0CC4" w14:textId="77777777" w:rsidR="002F4C5A" w:rsidRPr="000F5EAC" w:rsidRDefault="002F4C5A" w:rsidP="00CC3DCA">
            <w:pPr>
              <w:keepLines/>
              <w:tabs>
                <w:tab w:val="center" w:pos="0"/>
              </w:tabs>
              <w:jc w:val="center"/>
              <w:rPr>
                <w:sz w:val="18"/>
                <w:szCs w:val="18"/>
              </w:rPr>
            </w:pPr>
            <w:r>
              <w:rPr>
                <w:sz w:val="18"/>
                <w:szCs w:val="18"/>
              </w:rPr>
              <w:t>ESG009-2</w:t>
            </w:r>
            <w:r w:rsidRPr="00E46CAD">
              <w:rPr>
                <w:sz w:val="18"/>
                <w:szCs w:val="18"/>
              </w:rPr>
              <w:t>-PRM-HID-V02-R00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1098C6D" w14:textId="77777777" w:rsidR="002F4C5A" w:rsidRPr="000F5EAC" w:rsidRDefault="002F4C5A"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2</w:t>
            </w:r>
            <w:r w:rsidRPr="00772A63">
              <w:rPr>
                <w:sz w:val="18"/>
                <w:szCs w:val="18"/>
              </w:rPr>
              <w:t xml:space="preserve"> - Projetos Hidráulico, Arquitetônico e Civil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065D078B"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1740348F"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896B57F" w14:textId="77777777" w:rsidR="002F4C5A" w:rsidRPr="00772A63" w:rsidRDefault="002F4C5A" w:rsidP="00CC3DCA">
            <w:pPr>
              <w:keepLines/>
              <w:tabs>
                <w:tab w:val="center" w:pos="0"/>
              </w:tabs>
              <w:jc w:val="center"/>
              <w:rPr>
                <w:sz w:val="18"/>
                <w:szCs w:val="18"/>
              </w:rPr>
            </w:pPr>
            <w:r>
              <w:rPr>
                <w:sz w:val="18"/>
                <w:szCs w:val="18"/>
              </w:rPr>
              <w:t>ESG009-2</w:t>
            </w:r>
            <w:r w:rsidRPr="00E46CAD">
              <w:rPr>
                <w:sz w:val="18"/>
                <w:szCs w:val="18"/>
              </w:rPr>
              <w:t>-PRM-ELE-V03-R00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8BDAA3F" w14:textId="77777777" w:rsidR="002F4C5A" w:rsidRPr="000F5EAC" w:rsidRDefault="002F4C5A"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3</w:t>
            </w:r>
            <w:r w:rsidRPr="00772A63">
              <w:rPr>
                <w:sz w:val="18"/>
                <w:szCs w:val="18"/>
              </w:rPr>
              <w:t xml:space="preserve"> - Projeto Elétrico e de Automação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0F38F5F3"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4181E1B8"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52D1E27" w14:textId="77777777" w:rsidR="002F4C5A" w:rsidRPr="00772A63" w:rsidRDefault="002F4C5A" w:rsidP="00CC3DCA">
            <w:pPr>
              <w:keepLines/>
              <w:tabs>
                <w:tab w:val="center" w:pos="0"/>
              </w:tabs>
              <w:jc w:val="center"/>
              <w:rPr>
                <w:sz w:val="18"/>
                <w:szCs w:val="18"/>
              </w:rPr>
            </w:pPr>
            <w:r>
              <w:rPr>
                <w:sz w:val="18"/>
                <w:szCs w:val="18"/>
              </w:rPr>
              <w:t>ESG009-2</w:t>
            </w:r>
            <w:r w:rsidRPr="00E46CAD">
              <w:rPr>
                <w:sz w:val="18"/>
                <w:szCs w:val="18"/>
              </w:rPr>
              <w:t>-PRM-EST-V04-R00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EEA8D97"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4</w:t>
            </w:r>
            <w:r w:rsidRPr="00772A63">
              <w:rPr>
                <w:sz w:val="18"/>
                <w:szCs w:val="18"/>
              </w:rPr>
              <w:t xml:space="preserve"> - Projeto Estrutural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0746C861"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6FA40256"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EBD1754" w14:textId="77777777" w:rsidR="002F4C5A" w:rsidRPr="00772A63" w:rsidRDefault="002F4C5A" w:rsidP="00CC3DCA">
            <w:pPr>
              <w:keepLines/>
              <w:tabs>
                <w:tab w:val="center" w:pos="0"/>
              </w:tabs>
              <w:jc w:val="center"/>
              <w:rPr>
                <w:sz w:val="18"/>
                <w:szCs w:val="18"/>
              </w:rPr>
            </w:pPr>
            <w:r>
              <w:rPr>
                <w:sz w:val="18"/>
                <w:szCs w:val="18"/>
              </w:rPr>
              <w:t>ESG009-2</w:t>
            </w:r>
            <w:r w:rsidRPr="00E46CAD">
              <w:rPr>
                <w:sz w:val="18"/>
                <w:szCs w:val="18"/>
              </w:rPr>
              <w:t>-PRM-ORC-V0</w:t>
            </w:r>
            <w:r>
              <w:rPr>
                <w:sz w:val="18"/>
                <w:szCs w:val="18"/>
              </w:rPr>
              <w:t>5</w:t>
            </w:r>
            <w:r w:rsidRPr="00E46CAD">
              <w:rPr>
                <w:sz w:val="18"/>
                <w:szCs w:val="18"/>
              </w:rPr>
              <w:t>-R00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734AFEF"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5</w:t>
            </w:r>
            <w:r w:rsidRPr="00A564C1">
              <w:rPr>
                <w:sz w:val="18"/>
                <w:szCs w:val="18"/>
              </w:rPr>
              <w:t xml:space="preserve"> - Relação de Materiais, Serviços e Orçamentos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2B4E2311"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745E0660"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1FAA22B" w14:textId="77777777" w:rsidR="002F4C5A" w:rsidRPr="00772A63" w:rsidRDefault="002F4C5A" w:rsidP="00CC3DCA">
            <w:pPr>
              <w:keepLines/>
              <w:tabs>
                <w:tab w:val="center" w:pos="0"/>
              </w:tabs>
              <w:jc w:val="center"/>
              <w:rPr>
                <w:sz w:val="18"/>
                <w:szCs w:val="18"/>
              </w:rPr>
            </w:pPr>
            <w:r>
              <w:rPr>
                <w:sz w:val="18"/>
                <w:szCs w:val="18"/>
              </w:rPr>
              <w:t>ESG009-2</w:t>
            </w:r>
            <w:r w:rsidRPr="00E46CAD">
              <w:rPr>
                <w:sz w:val="18"/>
                <w:szCs w:val="18"/>
              </w:rPr>
              <w:t>-PRM-ESP-V06-R00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72C0818"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6</w:t>
            </w:r>
            <w:r w:rsidRPr="00A564C1">
              <w:rPr>
                <w:sz w:val="18"/>
                <w:szCs w:val="18"/>
              </w:rPr>
              <w:t xml:space="preserve"> - Especificações Técnicas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3F3F243D"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53324B65"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62773B4" w14:textId="77777777" w:rsidR="002F4C5A" w:rsidRPr="00772A63" w:rsidRDefault="002F4C5A" w:rsidP="00CC3DCA">
            <w:pPr>
              <w:keepLines/>
              <w:tabs>
                <w:tab w:val="center" w:pos="0"/>
              </w:tabs>
              <w:jc w:val="center"/>
              <w:rPr>
                <w:sz w:val="18"/>
                <w:szCs w:val="18"/>
              </w:rPr>
            </w:pPr>
            <w:r>
              <w:rPr>
                <w:sz w:val="18"/>
                <w:szCs w:val="18"/>
              </w:rPr>
              <w:t>ESG009-2</w:t>
            </w:r>
            <w:r w:rsidRPr="00E46CAD">
              <w:rPr>
                <w:sz w:val="18"/>
                <w:szCs w:val="18"/>
              </w:rPr>
              <w:t>-PRM-AMB-V07-R00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28EB0B5"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07</w:t>
            </w:r>
            <w:r w:rsidRPr="00A564C1">
              <w:rPr>
                <w:sz w:val="18"/>
                <w:szCs w:val="18"/>
              </w:rPr>
              <w:t xml:space="preserve"> - Avaliação Socioambiental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771DF44E"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6D54868B"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B8353A8" w14:textId="77777777" w:rsidR="002F4C5A" w:rsidRPr="00772A63" w:rsidRDefault="002F4C5A" w:rsidP="00CC3DCA">
            <w:pPr>
              <w:keepLines/>
              <w:tabs>
                <w:tab w:val="center" w:pos="0"/>
              </w:tabs>
              <w:jc w:val="center"/>
              <w:rPr>
                <w:sz w:val="18"/>
                <w:szCs w:val="18"/>
              </w:rPr>
            </w:pPr>
            <w:r>
              <w:rPr>
                <w:sz w:val="18"/>
                <w:szCs w:val="18"/>
              </w:rPr>
              <w:t>ESG009-2</w:t>
            </w:r>
            <w:r w:rsidRPr="00E46CAD">
              <w:rPr>
                <w:sz w:val="18"/>
                <w:szCs w:val="18"/>
              </w:rPr>
              <w:t>-PRM-MAN-V08-R00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82D3870"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08</w:t>
            </w:r>
            <w:r w:rsidRPr="00A564C1">
              <w:rPr>
                <w:sz w:val="18"/>
                <w:szCs w:val="18"/>
              </w:rPr>
              <w:t xml:space="preserve"> </w:t>
            </w:r>
            <w:r>
              <w:rPr>
                <w:sz w:val="18"/>
                <w:szCs w:val="18"/>
              </w:rPr>
              <w:t>–</w:t>
            </w:r>
            <w:r w:rsidRPr="00A564C1">
              <w:rPr>
                <w:sz w:val="18"/>
                <w:szCs w:val="18"/>
              </w:rPr>
              <w:t xml:space="preserve"> </w:t>
            </w:r>
            <w:r>
              <w:rPr>
                <w:sz w:val="18"/>
                <w:szCs w:val="18"/>
              </w:rPr>
              <w:t>Manual de Operação e Manutenção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49DAE373"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6F10F2B1"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EBA858B" w14:textId="77777777" w:rsidR="002F4C5A" w:rsidRPr="00E46CAD" w:rsidRDefault="002F4C5A" w:rsidP="00CC3DCA">
            <w:pPr>
              <w:keepLines/>
              <w:tabs>
                <w:tab w:val="center" w:pos="0"/>
              </w:tabs>
              <w:jc w:val="center"/>
              <w:rPr>
                <w:sz w:val="18"/>
                <w:szCs w:val="18"/>
              </w:rPr>
            </w:pPr>
            <w:r>
              <w:rPr>
                <w:sz w:val="18"/>
                <w:szCs w:val="18"/>
              </w:rPr>
              <w:t>ESG009-2</w:t>
            </w:r>
            <w:r w:rsidRPr="00E46CAD">
              <w:rPr>
                <w:sz w:val="18"/>
                <w:szCs w:val="18"/>
              </w:rPr>
              <w:t>-PRM-TOP-V09-R00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4A219DC"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9</w:t>
            </w:r>
            <w:r w:rsidRPr="00A564C1">
              <w:rPr>
                <w:sz w:val="18"/>
                <w:szCs w:val="18"/>
              </w:rPr>
              <w:t xml:space="preserve"> - Relatório de Estudos Topográficos</w:t>
            </w:r>
            <w:r>
              <w:rPr>
                <w:sz w:val="18"/>
                <w:szCs w:val="18"/>
              </w:rPr>
              <w:t xml:space="preserve"> e Levantamentos Cadastrais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49C6EA22"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2E0A41FA"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83B500E" w14:textId="77777777" w:rsidR="002F4C5A" w:rsidRPr="00E46CAD" w:rsidRDefault="002F4C5A" w:rsidP="00CC3DCA">
            <w:pPr>
              <w:keepLines/>
              <w:tabs>
                <w:tab w:val="center" w:pos="0"/>
              </w:tabs>
              <w:jc w:val="center"/>
              <w:rPr>
                <w:sz w:val="18"/>
                <w:szCs w:val="18"/>
              </w:rPr>
            </w:pPr>
            <w:r>
              <w:rPr>
                <w:sz w:val="18"/>
                <w:szCs w:val="18"/>
              </w:rPr>
              <w:t>ESG009-2</w:t>
            </w:r>
            <w:r w:rsidRPr="00E46CAD">
              <w:rPr>
                <w:sz w:val="18"/>
                <w:szCs w:val="18"/>
              </w:rPr>
              <w:t>-PRM-GEO-V10-R00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67B2EB0"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10</w:t>
            </w:r>
            <w:r w:rsidRPr="00A564C1">
              <w:rPr>
                <w:sz w:val="18"/>
                <w:szCs w:val="18"/>
              </w:rPr>
              <w:t xml:space="preserve"> - Relatório de Estudos Geotécnicos e Geológicos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0EBAC452"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41147E80"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A91D289" w14:textId="77777777" w:rsidR="002F4C5A" w:rsidRPr="00E46CAD" w:rsidRDefault="002F4C5A" w:rsidP="00CC3DCA">
            <w:pPr>
              <w:keepLines/>
              <w:tabs>
                <w:tab w:val="center" w:pos="0"/>
              </w:tabs>
              <w:jc w:val="center"/>
              <w:rPr>
                <w:sz w:val="18"/>
                <w:szCs w:val="18"/>
              </w:rPr>
            </w:pPr>
            <w:r>
              <w:rPr>
                <w:sz w:val="18"/>
                <w:szCs w:val="18"/>
              </w:rPr>
              <w:t>ESG009-2</w:t>
            </w:r>
            <w:r w:rsidRPr="00E46CAD">
              <w:rPr>
                <w:sz w:val="18"/>
                <w:szCs w:val="18"/>
              </w:rPr>
              <w:t>-PRM-DSP-V11-R00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746ACE2"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11</w:t>
            </w:r>
            <w:r w:rsidRPr="00A564C1">
              <w:rPr>
                <w:sz w:val="18"/>
                <w:szCs w:val="18"/>
              </w:rPr>
              <w:t xml:space="preserve"> </w:t>
            </w:r>
            <w:r>
              <w:rPr>
                <w:sz w:val="18"/>
                <w:szCs w:val="18"/>
              </w:rPr>
              <w:t>–</w:t>
            </w:r>
            <w:r w:rsidRPr="00A564C1">
              <w:rPr>
                <w:sz w:val="18"/>
                <w:szCs w:val="18"/>
              </w:rPr>
              <w:t xml:space="preserve"> Relatório</w:t>
            </w:r>
            <w:r>
              <w:rPr>
                <w:sz w:val="18"/>
                <w:szCs w:val="18"/>
              </w:rPr>
              <w:t xml:space="preserve"> de Desapropriação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5D632F25"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r w:rsidR="002F4C5A" w14:paraId="11954D2F"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A45C918" w14:textId="77777777" w:rsidR="002F4C5A" w:rsidRPr="00E46CAD" w:rsidRDefault="002F4C5A" w:rsidP="00CC3DCA">
            <w:pPr>
              <w:keepLines/>
              <w:tabs>
                <w:tab w:val="center" w:pos="0"/>
              </w:tabs>
              <w:jc w:val="center"/>
              <w:rPr>
                <w:sz w:val="18"/>
                <w:szCs w:val="18"/>
              </w:rPr>
            </w:pPr>
            <w:r>
              <w:rPr>
                <w:sz w:val="18"/>
                <w:szCs w:val="18"/>
              </w:rPr>
              <w:t>ESG009-2</w:t>
            </w:r>
            <w:r w:rsidRPr="00E46CAD">
              <w:rPr>
                <w:sz w:val="18"/>
                <w:szCs w:val="18"/>
              </w:rPr>
              <w:t>-PRM-VEF-V1</w:t>
            </w:r>
            <w:r>
              <w:rPr>
                <w:sz w:val="18"/>
                <w:szCs w:val="18"/>
              </w:rPr>
              <w:t>2</w:t>
            </w:r>
            <w:r w:rsidRPr="00E46CAD">
              <w:rPr>
                <w:sz w:val="18"/>
                <w:szCs w:val="18"/>
              </w:rPr>
              <w:t>-R00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2407A54" w14:textId="77777777" w:rsidR="002F4C5A" w:rsidRPr="00772A63" w:rsidRDefault="002F4C5A"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12</w:t>
            </w:r>
            <w:r w:rsidRPr="00A564C1">
              <w:rPr>
                <w:sz w:val="18"/>
                <w:szCs w:val="18"/>
              </w:rPr>
              <w:t xml:space="preserve"> </w:t>
            </w:r>
            <w:r>
              <w:rPr>
                <w:sz w:val="18"/>
                <w:szCs w:val="18"/>
              </w:rPr>
              <w:t>– Viabilidade Econômica e Financeira</w:t>
            </w:r>
            <w:r w:rsidRPr="00A564C1">
              <w:rPr>
                <w:sz w:val="18"/>
                <w:szCs w:val="18"/>
              </w:rPr>
              <w:t xml:space="preserve"> </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2EA1D5D6" w14:textId="77777777" w:rsidR="002F4C5A" w:rsidRDefault="002F4C5A" w:rsidP="00CC3DCA">
            <w:pPr>
              <w:jc w:val="center"/>
            </w:pPr>
            <w:r w:rsidRPr="00CD7397">
              <w:rPr>
                <w:sz w:val="18"/>
                <w:szCs w:val="18"/>
              </w:rPr>
              <w:t>1</w:t>
            </w:r>
            <w:r>
              <w:rPr>
                <w:sz w:val="18"/>
                <w:szCs w:val="18"/>
              </w:rPr>
              <w:t>6</w:t>
            </w:r>
            <w:r w:rsidRPr="00CD7397">
              <w:rPr>
                <w:sz w:val="18"/>
                <w:szCs w:val="18"/>
              </w:rPr>
              <w:t>/07/2018</w:t>
            </w:r>
          </w:p>
        </w:tc>
      </w:tr>
    </w:tbl>
    <w:p w14:paraId="27BEC0C5" w14:textId="77777777" w:rsidR="002F4C5A" w:rsidRPr="000F5EAC" w:rsidRDefault="002F4C5A" w:rsidP="002F4C5A">
      <w:pPr>
        <w:jc w:val="center"/>
      </w:pPr>
    </w:p>
    <w:p w14:paraId="5BF5FDFC" w14:textId="77777777" w:rsidR="00DD71E2" w:rsidRPr="000F5EAC" w:rsidRDefault="00DD71E2" w:rsidP="00DD71E2">
      <w:pPr>
        <w:jc w:val="center"/>
      </w:pPr>
    </w:p>
    <w:p w14:paraId="071DA423" w14:textId="77777777" w:rsidR="00DD71E2" w:rsidRPr="000F5EAC" w:rsidRDefault="00DD71E2" w:rsidP="00DD71E2">
      <w:pPr>
        <w:pStyle w:val="rosto"/>
      </w:pPr>
    </w:p>
    <w:p w14:paraId="172E824C" w14:textId="77777777" w:rsidR="00DD71E2" w:rsidRPr="000F5EAC" w:rsidRDefault="00DD71E2" w:rsidP="00DD71E2">
      <w:pPr>
        <w:pStyle w:val="Rostosemindice"/>
      </w:pPr>
      <w:r w:rsidRPr="000F5EAC">
        <w:t>SUMÁRIO EXECUTIVO</w:t>
      </w:r>
    </w:p>
    <w:p w14:paraId="6E495E32" w14:textId="77777777" w:rsidR="00DD71E2" w:rsidRDefault="00DD71E2" w:rsidP="00C21799">
      <w:pPr>
        <w:rPr>
          <w:b/>
          <w:bCs/>
          <w:color w:val="000080"/>
        </w:rPr>
      </w:pPr>
      <w:r w:rsidRPr="000F5EAC">
        <w:br w:type="page"/>
      </w:r>
      <w:r w:rsidR="00C21799"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0FAF9409" w14:textId="77777777" w:rsidR="00BF4E7C" w:rsidRPr="000F5EAC" w:rsidRDefault="00BF4E7C" w:rsidP="00C21799">
      <w:pPr>
        <w:rPr>
          <w:b/>
          <w:bCs/>
          <w:color w:val="000080"/>
        </w:rPr>
      </w:pPr>
    </w:p>
    <w:p w14:paraId="5DCED816" w14:textId="77777777" w:rsidR="00211C9E" w:rsidRDefault="00211C9E" w:rsidP="00211C9E">
      <w:pPr>
        <w:jc w:val="center"/>
        <w:rPr>
          <w:rFonts w:cs="Arial"/>
          <w:b/>
          <w:color w:val="000080"/>
          <w:sz w:val="28"/>
          <w:szCs w:val="32"/>
        </w:rPr>
      </w:pPr>
      <w:r w:rsidRPr="00211C9E">
        <w:rPr>
          <w:rFonts w:cs="Arial"/>
          <w:b/>
          <w:color w:val="000080"/>
          <w:sz w:val="28"/>
          <w:szCs w:val="32"/>
        </w:rPr>
        <w:t xml:space="preserve">ETAPA </w:t>
      </w:r>
      <w:r w:rsidR="00D715FB">
        <w:rPr>
          <w:rFonts w:cs="Arial"/>
          <w:b/>
          <w:color w:val="000080"/>
          <w:sz w:val="28"/>
          <w:szCs w:val="32"/>
        </w:rPr>
        <w:t>2</w:t>
      </w:r>
      <w:r w:rsidRPr="00211C9E">
        <w:rPr>
          <w:rFonts w:cs="Arial"/>
          <w:b/>
          <w:color w:val="000080"/>
          <w:sz w:val="28"/>
          <w:szCs w:val="32"/>
        </w:rPr>
        <w:t xml:space="preserve"> – </w:t>
      </w:r>
      <w:r w:rsidR="00D715FB">
        <w:rPr>
          <w:rFonts w:cs="Arial"/>
          <w:b/>
          <w:color w:val="000080"/>
          <w:sz w:val="28"/>
          <w:szCs w:val="32"/>
        </w:rPr>
        <w:t>Projeto Básico</w:t>
      </w:r>
      <w:r w:rsidR="002F4C5A">
        <w:rPr>
          <w:rFonts w:cs="Arial"/>
          <w:b/>
          <w:color w:val="000080"/>
          <w:sz w:val="28"/>
          <w:szCs w:val="32"/>
        </w:rPr>
        <w:t xml:space="preserve"> de Engenharia</w:t>
      </w:r>
    </w:p>
    <w:p w14:paraId="6344B462" w14:textId="77777777" w:rsidR="00DD71E2" w:rsidRPr="00211C9E" w:rsidRDefault="00AA68CD" w:rsidP="00211C9E">
      <w:pPr>
        <w:jc w:val="center"/>
        <w:rPr>
          <w:rFonts w:cs="Arial"/>
          <w:b/>
          <w:color w:val="000080"/>
          <w:sz w:val="28"/>
          <w:szCs w:val="32"/>
        </w:rPr>
      </w:pPr>
      <w:r>
        <w:rPr>
          <w:rFonts w:cs="Arial"/>
          <w:b/>
          <w:color w:val="000080"/>
          <w:sz w:val="28"/>
          <w:szCs w:val="32"/>
        </w:rPr>
        <w:t>RIO DO PIRES</w:t>
      </w:r>
      <w:r w:rsidR="00211C9E" w:rsidRPr="00211C9E">
        <w:rPr>
          <w:rFonts w:cs="Arial"/>
          <w:b/>
          <w:color w:val="000080"/>
          <w:sz w:val="28"/>
          <w:szCs w:val="32"/>
        </w:rPr>
        <w:t>-BA</w:t>
      </w:r>
    </w:p>
    <w:p w14:paraId="5DC8FF1F" w14:textId="77777777" w:rsidR="00211C9E" w:rsidRDefault="00211C9E" w:rsidP="00211C9E">
      <w:pPr>
        <w:jc w:val="center"/>
        <w:rPr>
          <w:rFonts w:cs="Arial"/>
          <w:b/>
          <w:color w:val="000080"/>
          <w:sz w:val="28"/>
          <w:szCs w:val="32"/>
        </w:rPr>
      </w:pPr>
    </w:p>
    <w:p w14:paraId="02F03B35" w14:textId="77777777" w:rsidR="00DD71E2" w:rsidRPr="00211C9E" w:rsidRDefault="00DD71E2" w:rsidP="00211C9E">
      <w:pPr>
        <w:jc w:val="center"/>
        <w:rPr>
          <w:rFonts w:cs="Arial"/>
          <w:b/>
          <w:color w:val="000080"/>
          <w:sz w:val="28"/>
          <w:szCs w:val="32"/>
        </w:rPr>
      </w:pPr>
      <w:r w:rsidRPr="00211C9E">
        <w:rPr>
          <w:rFonts w:cs="Arial"/>
          <w:b/>
          <w:color w:val="000080"/>
          <w:sz w:val="28"/>
          <w:szCs w:val="32"/>
        </w:rPr>
        <w:t>SUMÁRIO EXECUTIVO</w:t>
      </w:r>
    </w:p>
    <w:p w14:paraId="551C05CB" w14:textId="77777777" w:rsidR="00DD71E2" w:rsidRPr="00211C9E" w:rsidRDefault="00DD71E2" w:rsidP="00211C9E">
      <w:pPr>
        <w:jc w:val="center"/>
        <w:rPr>
          <w:rFonts w:cs="Arial"/>
          <w:b/>
          <w:color w:val="000080"/>
          <w:sz w:val="28"/>
          <w:szCs w:val="32"/>
        </w:rPr>
      </w:pPr>
    </w:p>
    <w:p w14:paraId="2F1716AA" w14:textId="77777777" w:rsidR="002F4C5A" w:rsidRPr="009B4225" w:rsidRDefault="002F4C5A" w:rsidP="002F4C5A">
      <w:pPr>
        <w:rPr>
          <w:b/>
          <w:szCs w:val="24"/>
        </w:rPr>
      </w:pPr>
      <w:r w:rsidRPr="009B4225">
        <w:rPr>
          <w:b/>
          <w:szCs w:val="24"/>
        </w:rPr>
        <w:t>Volume 01 – Resumo do Projeto</w:t>
      </w:r>
    </w:p>
    <w:p w14:paraId="23CD410A" w14:textId="77777777" w:rsidR="002F4C5A" w:rsidRPr="009B4225" w:rsidRDefault="002F4C5A" w:rsidP="002F4C5A">
      <w:pPr>
        <w:rPr>
          <w:b/>
          <w:szCs w:val="24"/>
        </w:rPr>
      </w:pPr>
      <w:r w:rsidRPr="009B4225">
        <w:rPr>
          <w:b/>
          <w:szCs w:val="24"/>
        </w:rPr>
        <w:t>Volume 02 - Projetos Hidráulico, Arquitetônico e Civil</w:t>
      </w:r>
    </w:p>
    <w:p w14:paraId="1444E8D6" w14:textId="77777777" w:rsidR="002F4C5A" w:rsidRPr="009B4225" w:rsidRDefault="002F4C5A" w:rsidP="002F4C5A">
      <w:pPr>
        <w:rPr>
          <w:b/>
          <w:szCs w:val="24"/>
        </w:rPr>
      </w:pPr>
      <w:r w:rsidRPr="009B4225">
        <w:rPr>
          <w:b/>
          <w:szCs w:val="24"/>
        </w:rPr>
        <w:t>Volume 03 - Projeto Elétrico e de Automação</w:t>
      </w:r>
    </w:p>
    <w:p w14:paraId="32A5292B" w14:textId="77777777" w:rsidR="002F4C5A" w:rsidRPr="009B4225" w:rsidRDefault="002F4C5A" w:rsidP="002F4C5A">
      <w:pPr>
        <w:rPr>
          <w:b/>
          <w:szCs w:val="24"/>
        </w:rPr>
      </w:pPr>
      <w:r w:rsidRPr="009B4225">
        <w:rPr>
          <w:b/>
          <w:szCs w:val="24"/>
        </w:rPr>
        <w:t>Volume 04 - Projeto Estrutural</w:t>
      </w:r>
    </w:p>
    <w:p w14:paraId="05291EC8" w14:textId="77777777" w:rsidR="002F4C5A" w:rsidRPr="009B4225" w:rsidRDefault="002F4C5A" w:rsidP="002F4C5A">
      <w:pPr>
        <w:rPr>
          <w:b/>
          <w:szCs w:val="24"/>
        </w:rPr>
      </w:pPr>
      <w:r w:rsidRPr="009B4225">
        <w:rPr>
          <w:b/>
          <w:szCs w:val="24"/>
        </w:rPr>
        <w:t>Volume 05 - Relação de Materiais, Serviços e Orçamentos</w:t>
      </w:r>
    </w:p>
    <w:p w14:paraId="158E8F10" w14:textId="77777777" w:rsidR="002F4C5A" w:rsidRPr="009B4225" w:rsidRDefault="002F4C5A" w:rsidP="002F4C5A">
      <w:pPr>
        <w:rPr>
          <w:b/>
          <w:szCs w:val="24"/>
        </w:rPr>
      </w:pPr>
      <w:r w:rsidRPr="009B4225">
        <w:rPr>
          <w:b/>
          <w:szCs w:val="24"/>
        </w:rPr>
        <w:t>Volume 06 - Especificações Técnicas</w:t>
      </w:r>
    </w:p>
    <w:p w14:paraId="19131954" w14:textId="77777777" w:rsidR="002F4C5A" w:rsidRPr="009B4225" w:rsidRDefault="002F4C5A" w:rsidP="002F4C5A">
      <w:pPr>
        <w:rPr>
          <w:b/>
          <w:szCs w:val="24"/>
        </w:rPr>
      </w:pPr>
      <w:r w:rsidRPr="009B4225">
        <w:rPr>
          <w:b/>
          <w:szCs w:val="24"/>
        </w:rPr>
        <w:t>Volume 07 - Avaliação Socioambiental</w:t>
      </w:r>
    </w:p>
    <w:p w14:paraId="0CBF6E0E" w14:textId="77777777" w:rsidR="002F4C5A" w:rsidRPr="009B4225" w:rsidRDefault="002F4C5A" w:rsidP="002F4C5A">
      <w:pPr>
        <w:rPr>
          <w:b/>
          <w:szCs w:val="24"/>
        </w:rPr>
      </w:pPr>
      <w:r w:rsidRPr="009B4225">
        <w:rPr>
          <w:b/>
          <w:szCs w:val="24"/>
        </w:rPr>
        <w:t>Volume 08 – Manual de Operação e Manutenção</w:t>
      </w:r>
    </w:p>
    <w:p w14:paraId="26EDCDF4" w14:textId="77777777" w:rsidR="002F4C5A" w:rsidRPr="009B4225" w:rsidRDefault="002F4C5A" w:rsidP="002F4C5A">
      <w:pPr>
        <w:rPr>
          <w:b/>
          <w:szCs w:val="24"/>
        </w:rPr>
      </w:pPr>
      <w:r w:rsidRPr="009B4225">
        <w:rPr>
          <w:b/>
          <w:szCs w:val="24"/>
        </w:rPr>
        <w:t>Volume 09 - Relatório de Estudos Topográficos</w:t>
      </w:r>
      <w:r>
        <w:rPr>
          <w:b/>
          <w:szCs w:val="24"/>
        </w:rPr>
        <w:t xml:space="preserve"> e Levantamentos Cadastrais</w:t>
      </w:r>
    </w:p>
    <w:p w14:paraId="0C02CC55" w14:textId="77777777" w:rsidR="002F4C5A" w:rsidRPr="009B4225" w:rsidRDefault="002F4C5A" w:rsidP="002F4C5A">
      <w:pPr>
        <w:rPr>
          <w:b/>
          <w:szCs w:val="24"/>
        </w:rPr>
      </w:pPr>
      <w:r w:rsidRPr="009B4225">
        <w:rPr>
          <w:b/>
          <w:szCs w:val="24"/>
        </w:rPr>
        <w:t>Volume 10 - Relatório de Estudos Geotécnicos e Geológicos</w:t>
      </w:r>
    </w:p>
    <w:p w14:paraId="62657F51" w14:textId="77777777" w:rsidR="002F4C5A" w:rsidRPr="009B4225" w:rsidRDefault="002F4C5A" w:rsidP="002F4C5A">
      <w:pPr>
        <w:rPr>
          <w:b/>
          <w:szCs w:val="24"/>
        </w:rPr>
      </w:pPr>
      <w:r w:rsidRPr="009B4225">
        <w:rPr>
          <w:b/>
          <w:szCs w:val="24"/>
        </w:rPr>
        <w:t>Volume 11 – Relatório de Desapropriação</w:t>
      </w:r>
    </w:p>
    <w:p w14:paraId="6AD2273B" w14:textId="77777777" w:rsidR="002F4C5A" w:rsidRPr="000F43EF" w:rsidRDefault="002F4C5A" w:rsidP="002F4C5A">
      <w:pPr>
        <w:rPr>
          <w:rFonts w:cs="Arial"/>
          <w:b/>
          <w:color w:val="000080"/>
          <w:sz w:val="28"/>
          <w:szCs w:val="32"/>
        </w:rPr>
      </w:pPr>
      <w:r w:rsidRPr="009B4225">
        <w:rPr>
          <w:b/>
          <w:szCs w:val="24"/>
        </w:rPr>
        <w:t xml:space="preserve">Volume 12 – Viabilidade Econômica e Financeira </w:t>
      </w:r>
      <w:r w:rsidR="00F0422D">
        <w:br w:type="page"/>
      </w:r>
      <w:r w:rsidRPr="000F43EF">
        <w:rPr>
          <w:rFonts w:cs="Arial"/>
          <w:b/>
          <w:color w:val="000080"/>
          <w:sz w:val="28"/>
          <w:szCs w:val="32"/>
        </w:rPr>
        <w:lastRenderedPageBreak/>
        <w:t>Equipe Técnica</w:t>
      </w:r>
    </w:p>
    <w:p w14:paraId="1B37F65A" w14:textId="77777777" w:rsidR="002F4C5A" w:rsidRPr="00E1142A" w:rsidRDefault="002F4C5A" w:rsidP="002F4C5A">
      <w:pPr>
        <w:pStyle w:val="PargrafodaLista"/>
        <w:rPr>
          <w:rFonts w:cs="Arial"/>
        </w:rPr>
      </w:pPr>
    </w:p>
    <w:p w14:paraId="4CF28E2C" w14:textId="77777777" w:rsidR="002F4C5A" w:rsidRPr="000F43EF" w:rsidRDefault="002F4C5A" w:rsidP="002F4C5A">
      <w:pPr>
        <w:rPr>
          <w:rFonts w:cs="Arial"/>
          <w:b/>
          <w:color w:val="000080"/>
          <w:sz w:val="28"/>
          <w:szCs w:val="32"/>
        </w:rPr>
      </w:pPr>
      <w:r w:rsidRPr="000F43EF">
        <w:rPr>
          <w:rFonts w:cs="Arial"/>
          <w:b/>
          <w:color w:val="000080"/>
          <w:sz w:val="28"/>
          <w:szCs w:val="32"/>
        </w:rPr>
        <w:t xml:space="preserve">Aparecido Vanderlei </w:t>
      </w:r>
      <w:proofErr w:type="spellStart"/>
      <w:r w:rsidRPr="000F43EF">
        <w:rPr>
          <w:rFonts w:cs="Arial"/>
          <w:b/>
          <w:color w:val="000080"/>
          <w:sz w:val="28"/>
          <w:szCs w:val="32"/>
        </w:rPr>
        <w:t>Festi</w:t>
      </w:r>
      <w:proofErr w:type="spellEnd"/>
    </w:p>
    <w:p w14:paraId="1044FFA9" w14:textId="77777777" w:rsidR="002F4C5A" w:rsidRPr="000F43EF" w:rsidRDefault="002F4C5A" w:rsidP="002F4C5A">
      <w:pPr>
        <w:pStyle w:val="PargrafodaLista"/>
        <w:spacing w:line="276" w:lineRule="auto"/>
        <w:rPr>
          <w:rFonts w:cs="Arial"/>
          <w:sz w:val="22"/>
        </w:rPr>
      </w:pPr>
      <w:r w:rsidRPr="000F43EF">
        <w:rPr>
          <w:rFonts w:cs="Arial"/>
          <w:sz w:val="22"/>
        </w:rPr>
        <w:t>Engenheiro Agrimensor – Mestre em Engenharia Urbana</w:t>
      </w:r>
    </w:p>
    <w:p w14:paraId="4210A96C" w14:textId="77777777" w:rsidR="002F4C5A" w:rsidRPr="000F43EF" w:rsidRDefault="002F4C5A" w:rsidP="002F4C5A">
      <w:pPr>
        <w:pStyle w:val="PargrafodaLista"/>
        <w:spacing w:line="276" w:lineRule="auto"/>
        <w:rPr>
          <w:rFonts w:cs="Arial"/>
          <w:sz w:val="22"/>
        </w:rPr>
      </w:pPr>
      <w:r w:rsidRPr="000F43EF">
        <w:rPr>
          <w:rFonts w:cs="Arial"/>
          <w:sz w:val="22"/>
        </w:rPr>
        <w:t>Coordenador do Projeto</w:t>
      </w:r>
    </w:p>
    <w:p w14:paraId="14406276" w14:textId="77777777" w:rsidR="002F4C5A" w:rsidRPr="000F43EF" w:rsidRDefault="002F4C5A" w:rsidP="002F4C5A">
      <w:pPr>
        <w:pStyle w:val="PargrafodaLista"/>
        <w:spacing w:line="276" w:lineRule="auto"/>
        <w:rPr>
          <w:rFonts w:cs="Arial"/>
          <w:sz w:val="22"/>
        </w:rPr>
      </w:pPr>
      <w:r w:rsidRPr="000F43EF">
        <w:rPr>
          <w:rFonts w:cs="Arial"/>
          <w:sz w:val="22"/>
        </w:rPr>
        <w:t>CREA-SP: 0601452451</w:t>
      </w:r>
    </w:p>
    <w:p w14:paraId="050E14A0" w14:textId="77777777" w:rsidR="002F4C5A" w:rsidRPr="000F43EF" w:rsidRDefault="002F4C5A" w:rsidP="002F4C5A">
      <w:pPr>
        <w:pStyle w:val="PargrafodaLista"/>
        <w:spacing w:line="276" w:lineRule="auto"/>
        <w:rPr>
          <w:rFonts w:cs="Arial"/>
          <w:sz w:val="22"/>
        </w:rPr>
      </w:pPr>
    </w:p>
    <w:p w14:paraId="0839E3BE" w14:textId="77777777" w:rsidR="002F4C5A" w:rsidRPr="000F43EF" w:rsidRDefault="002F4C5A" w:rsidP="002F4C5A">
      <w:pPr>
        <w:rPr>
          <w:rFonts w:cs="Arial"/>
          <w:b/>
          <w:color w:val="000080"/>
          <w:sz w:val="28"/>
          <w:szCs w:val="32"/>
        </w:rPr>
      </w:pPr>
      <w:r w:rsidRPr="000F43EF">
        <w:rPr>
          <w:rFonts w:cs="Arial"/>
          <w:b/>
          <w:color w:val="000080"/>
          <w:sz w:val="28"/>
          <w:szCs w:val="32"/>
        </w:rPr>
        <w:t>Caio Villafanha Negro</w:t>
      </w:r>
    </w:p>
    <w:p w14:paraId="2FE2AA8B" w14:textId="77777777" w:rsidR="002F4C5A" w:rsidRPr="000F43EF" w:rsidRDefault="002F4C5A" w:rsidP="002F4C5A">
      <w:pPr>
        <w:pStyle w:val="PargrafodaLista"/>
        <w:spacing w:line="276" w:lineRule="auto"/>
        <w:rPr>
          <w:rFonts w:cs="Arial"/>
          <w:sz w:val="22"/>
        </w:rPr>
      </w:pPr>
      <w:r w:rsidRPr="000F43EF">
        <w:rPr>
          <w:rFonts w:cs="Arial"/>
          <w:sz w:val="22"/>
        </w:rPr>
        <w:t>Engenheiro Ambiental</w:t>
      </w:r>
    </w:p>
    <w:p w14:paraId="25B56B04" w14:textId="77777777" w:rsidR="002F4C5A" w:rsidRPr="000F43EF" w:rsidRDefault="002F4C5A" w:rsidP="002F4C5A">
      <w:pPr>
        <w:pStyle w:val="PargrafodaLista"/>
        <w:spacing w:line="276" w:lineRule="auto"/>
        <w:rPr>
          <w:rFonts w:cs="Arial"/>
          <w:sz w:val="22"/>
        </w:rPr>
      </w:pPr>
      <w:r w:rsidRPr="000F43EF">
        <w:rPr>
          <w:rFonts w:cs="Arial"/>
          <w:sz w:val="22"/>
        </w:rPr>
        <w:t>CREA-SP: 505060456867</w:t>
      </w:r>
    </w:p>
    <w:p w14:paraId="3BD74E19" w14:textId="77777777" w:rsidR="002F4C5A" w:rsidRPr="000F43EF" w:rsidRDefault="002F4C5A" w:rsidP="002F4C5A">
      <w:pPr>
        <w:pStyle w:val="PargrafodaLista"/>
        <w:spacing w:line="276" w:lineRule="auto"/>
        <w:rPr>
          <w:rFonts w:cs="Arial"/>
          <w:sz w:val="22"/>
        </w:rPr>
      </w:pPr>
    </w:p>
    <w:p w14:paraId="4DDBE029" w14:textId="77777777" w:rsidR="002F4C5A" w:rsidRPr="000F43EF" w:rsidRDefault="002F4C5A" w:rsidP="002F4C5A">
      <w:pPr>
        <w:rPr>
          <w:rFonts w:cs="Arial"/>
          <w:b/>
          <w:color w:val="000080"/>
          <w:sz w:val="28"/>
          <w:szCs w:val="32"/>
        </w:rPr>
      </w:pPr>
      <w:r w:rsidRPr="000F43EF">
        <w:rPr>
          <w:rFonts w:cs="Arial"/>
          <w:b/>
          <w:color w:val="000080"/>
          <w:sz w:val="28"/>
          <w:szCs w:val="32"/>
        </w:rPr>
        <w:t xml:space="preserve">Richard </w:t>
      </w:r>
      <w:proofErr w:type="spellStart"/>
      <w:r w:rsidRPr="000F43EF">
        <w:rPr>
          <w:rFonts w:cs="Arial"/>
          <w:b/>
          <w:color w:val="000080"/>
          <w:sz w:val="28"/>
          <w:szCs w:val="32"/>
        </w:rPr>
        <w:t>Ghussn</w:t>
      </w:r>
      <w:proofErr w:type="spellEnd"/>
    </w:p>
    <w:p w14:paraId="07335EE3" w14:textId="77777777" w:rsidR="002F4C5A" w:rsidRPr="000F43EF" w:rsidRDefault="002F4C5A" w:rsidP="002F4C5A">
      <w:pPr>
        <w:pStyle w:val="PargrafodaLista"/>
        <w:spacing w:line="276" w:lineRule="auto"/>
        <w:rPr>
          <w:rFonts w:cs="Arial"/>
          <w:sz w:val="22"/>
        </w:rPr>
      </w:pPr>
      <w:r w:rsidRPr="000F43EF">
        <w:rPr>
          <w:rFonts w:cs="Arial"/>
          <w:sz w:val="22"/>
        </w:rPr>
        <w:t>Engenheiro Civil</w:t>
      </w:r>
    </w:p>
    <w:p w14:paraId="58CBE3B5" w14:textId="77777777" w:rsidR="002F4C5A" w:rsidRPr="000F43EF" w:rsidRDefault="002F4C5A" w:rsidP="002F4C5A">
      <w:pPr>
        <w:pStyle w:val="PargrafodaLista"/>
        <w:spacing w:line="276" w:lineRule="auto"/>
        <w:rPr>
          <w:rFonts w:cs="Arial"/>
          <w:sz w:val="22"/>
        </w:rPr>
      </w:pPr>
      <w:r w:rsidRPr="000F43EF">
        <w:rPr>
          <w:rFonts w:cs="Arial"/>
          <w:sz w:val="22"/>
        </w:rPr>
        <w:t>CREA-SP: 505060456867</w:t>
      </w:r>
    </w:p>
    <w:p w14:paraId="20EB8E44" w14:textId="77777777" w:rsidR="002F4C5A" w:rsidRPr="000F43EF" w:rsidRDefault="002F4C5A" w:rsidP="002F4C5A">
      <w:pPr>
        <w:pStyle w:val="PargrafodaLista"/>
        <w:spacing w:line="276" w:lineRule="auto"/>
        <w:rPr>
          <w:rFonts w:cs="Arial"/>
          <w:sz w:val="22"/>
        </w:rPr>
      </w:pPr>
    </w:p>
    <w:p w14:paraId="07BD95AE" w14:textId="77777777" w:rsidR="002F4C5A" w:rsidRPr="000F43EF" w:rsidRDefault="002F4C5A" w:rsidP="002F4C5A">
      <w:pPr>
        <w:rPr>
          <w:rFonts w:cs="Arial"/>
          <w:b/>
          <w:color w:val="000080"/>
          <w:sz w:val="28"/>
          <w:szCs w:val="32"/>
        </w:rPr>
      </w:pPr>
      <w:r w:rsidRPr="000F43EF">
        <w:rPr>
          <w:rFonts w:cs="Arial"/>
          <w:b/>
          <w:color w:val="000080"/>
          <w:sz w:val="28"/>
          <w:szCs w:val="32"/>
        </w:rPr>
        <w:t xml:space="preserve">Rachid </w:t>
      </w:r>
      <w:proofErr w:type="spellStart"/>
      <w:r w:rsidRPr="000F43EF">
        <w:rPr>
          <w:rFonts w:cs="Arial"/>
          <w:b/>
          <w:color w:val="000080"/>
          <w:sz w:val="28"/>
          <w:szCs w:val="32"/>
        </w:rPr>
        <w:t>Tauaf</w:t>
      </w:r>
      <w:proofErr w:type="spellEnd"/>
      <w:r>
        <w:rPr>
          <w:rFonts w:cs="Arial"/>
          <w:b/>
          <w:color w:val="000080"/>
          <w:sz w:val="28"/>
          <w:szCs w:val="32"/>
        </w:rPr>
        <w:t xml:space="preserve"> </w:t>
      </w:r>
      <w:proofErr w:type="spellStart"/>
      <w:r>
        <w:rPr>
          <w:rFonts w:cs="Arial"/>
          <w:b/>
          <w:color w:val="000080"/>
          <w:sz w:val="28"/>
          <w:szCs w:val="32"/>
        </w:rPr>
        <w:t>Toute</w:t>
      </w:r>
      <w:proofErr w:type="spellEnd"/>
    </w:p>
    <w:p w14:paraId="0F23F8EC" w14:textId="77777777" w:rsidR="002F4C5A" w:rsidRPr="000F43EF" w:rsidRDefault="002F4C5A" w:rsidP="002F4C5A">
      <w:pPr>
        <w:pStyle w:val="PargrafodaLista"/>
        <w:spacing w:line="276" w:lineRule="auto"/>
        <w:rPr>
          <w:rFonts w:cs="Arial"/>
          <w:sz w:val="22"/>
        </w:rPr>
      </w:pPr>
      <w:r w:rsidRPr="000F43EF">
        <w:rPr>
          <w:rFonts w:cs="Arial"/>
          <w:sz w:val="22"/>
        </w:rPr>
        <w:t>Engenheiro Químico</w:t>
      </w:r>
    </w:p>
    <w:p w14:paraId="72113EDD" w14:textId="77777777" w:rsidR="002F4C5A" w:rsidRPr="000F43EF" w:rsidRDefault="002F4C5A" w:rsidP="002F4C5A">
      <w:pPr>
        <w:pStyle w:val="PargrafodaLista"/>
        <w:spacing w:line="276" w:lineRule="auto"/>
        <w:rPr>
          <w:rFonts w:cs="Arial"/>
          <w:sz w:val="22"/>
        </w:rPr>
      </w:pPr>
      <w:r w:rsidRPr="00442EF3">
        <w:rPr>
          <w:rFonts w:cs="Arial"/>
          <w:sz w:val="22"/>
        </w:rPr>
        <w:t xml:space="preserve">CREA-SP: </w:t>
      </w:r>
      <w:bookmarkStart w:id="2" w:name="_Hlk479862427"/>
      <w:r w:rsidRPr="00442EF3">
        <w:rPr>
          <w:rFonts w:cs="Arial"/>
          <w:sz w:val="22"/>
        </w:rPr>
        <w:t>0601086968/D</w:t>
      </w:r>
    </w:p>
    <w:p w14:paraId="1AA588EB" w14:textId="77777777" w:rsidR="002F4C5A" w:rsidRPr="000F43EF" w:rsidRDefault="002F4C5A" w:rsidP="002F4C5A">
      <w:pPr>
        <w:pStyle w:val="PargrafodaLista"/>
        <w:spacing w:line="276" w:lineRule="auto"/>
        <w:rPr>
          <w:rFonts w:cs="Arial"/>
          <w:sz w:val="22"/>
        </w:rPr>
      </w:pPr>
    </w:p>
    <w:p w14:paraId="5B8250BF" w14:textId="77777777" w:rsidR="002F4C5A" w:rsidRPr="000F43EF" w:rsidRDefault="002F4C5A" w:rsidP="002F4C5A">
      <w:pPr>
        <w:rPr>
          <w:rFonts w:cs="Arial"/>
          <w:b/>
          <w:color w:val="000080"/>
          <w:sz w:val="28"/>
          <w:szCs w:val="32"/>
        </w:rPr>
      </w:pPr>
      <w:r>
        <w:rPr>
          <w:rFonts w:cs="Arial"/>
          <w:b/>
          <w:color w:val="000080"/>
          <w:sz w:val="28"/>
          <w:szCs w:val="32"/>
        </w:rPr>
        <w:t>Adriano Magno Rabello</w:t>
      </w:r>
    </w:p>
    <w:p w14:paraId="3160A420" w14:textId="77777777" w:rsidR="002F4C5A" w:rsidRPr="000F43EF" w:rsidRDefault="002F4C5A" w:rsidP="002F4C5A">
      <w:pPr>
        <w:pStyle w:val="PargrafodaLista"/>
        <w:spacing w:line="276" w:lineRule="auto"/>
        <w:rPr>
          <w:rFonts w:cs="Arial"/>
          <w:sz w:val="22"/>
        </w:rPr>
      </w:pPr>
      <w:r w:rsidRPr="000F43EF">
        <w:rPr>
          <w:rFonts w:cs="Arial"/>
          <w:sz w:val="22"/>
        </w:rPr>
        <w:t xml:space="preserve">Engenheiro </w:t>
      </w:r>
      <w:r>
        <w:rPr>
          <w:rFonts w:cs="Arial"/>
          <w:sz w:val="22"/>
        </w:rPr>
        <w:t>Eletricista - Eletrônica</w:t>
      </w:r>
    </w:p>
    <w:p w14:paraId="63853950" w14:textId="77777777" w:rsidR="002F4C5A" w:rsidRPr="000F43EF" w:rsidRDefault="002F4C5A" w:rsidP="002F4C5A">
      <w:pPr>
        <w:pStyle w:val="PargrafodaLista"/>
        <w:spacing w:line="276" w:lineRule="auto"/>
        <w:rPr>
          <w:rFonts w:cs="Arial"/>
          <w:sz w:val="22"/>
        </w:rPr>
      </w:pPr>
      <w:r w:rsidRPr="00442EF3">
        <w:rPr>
          <w:rFonts w:cs="Arial"/>
          <w:sz w:val="22"/>
        </w:rPr>
        <w:t xml:space="preserve">CREA-SP: </w:t>
      </w:r>
      <w:r>
        <w:rPr>
          <w:rFonts w:cs="Arial"/>
          <w:sz w:val="22"/>
        </w:rPr>
        <w:t>5069015167</w:t>
      </w:r>
    </w:p>
    <w:bookmarkEnd w:id="2"/>
    <w:p w14:paraId="08F49C2A" w14:textId="77777777" w:rsidR="002F4C5A" w:rsidRPr="000F43EF" w:rsidRDefault="002F4C5A" w:rsidP="002F4C5A">
      <w:pPr>
        <w:pStyle w:val="PargrafodaLista"/>
        <w:spacing w:line="276" w:lineRule="auto"/>
        <w:rPr>
          <w:rFonts w:cs="Arial"/>
          <w:sz w:val="22"/>
        </w:rPr>
      </w:pPr>
    </w:p>
    <w:p w14:paraId="2B17B287" w14:textId="77777777" w:rsidR="002F4C5A" w:rsidRPr="000F43EF" w:rsidRDefault="002F4C5A" w:rsidP="002F4C5A">
      <w:pPr>
        <w:rPr>
          <w:rFonts w:cs="Arial"/>
          <w:b/>
          <w:color w:val="000080"/>
          <w:sz w:val="28"/>
          <w:szCs w:val="32"/>
        </w:rPr>
      </w:pPr>
      <w:r>
        <w:rPr>
          <w:rFonts w:cs="Arial"/>
          <w:b/>
          <w:color w:val="000080"/>
          <w:sz w:val="28"/>
          <w:szCs w:val="32"/>
        </w:rPr>
        <w:t xml:space="preserve">Larissa </w:t>
      </w:r>
      <w:proofErr w:type="spellStart"/>
      <w:r>
        <w:rPr>
          <w:rFonts w:cs="Arial"/>
          <w:b/>
          <w:color w:val="000080"/>
          <w:sz w:val="28"/>
          <w:szCs w:val="32"/>
        </w:rPr>
        <w:t>Segato</w:t>
      </w:r>
      <w:proofErr w:type="spellEnd"/>
    </w:p>
    <w:p w14:paraId="4728B285" w14:textId="77777777" w:rsidR="002F4C5A" w:rsidRDefault="002F4C5A" w:rsidP="002F4C5A">
      <w:pPr>
        <w:pStyle w:val="PargrafodaLista"/>
        <w:spacing w:line="276" w:lineRule="auto"/>
        <w:rPr>
          <w:rFonts w:cs="Arial"/>
          <w:sz w:val="22"/>
        </w:rPr>
      </w:pPr>
      <w:r>
        <w:rPr>
          <w:rFonts w:cs="Arial"/>
          <w:sz w:val="22"/>
        </w:rPr>
        <w:t>Desenhista Projetista</w:t>
      </w:r>
    </w:p>
    <w:p w14:paraId="7F556B1C" w14:textId="77777777" w:rsidR="002F4C5A" w:rsidRPr="000F43EF" w:rsidRDefault="002F4C5A" w:rsidP="002F4C5A">
      <w:pPr>
        <w:pStyle w:val="PargrafodaLista"/>
        <w:spacing w:line="276" w:lineRule="auto"/>
        <w:rPr>
          <w:rFonts w:cs="Arial"/>
          <w:sz w:val="22"/>
        </w:rPr>
      </w:pPr>
    </w:p>
    <w:p w14:paraId="0AFB065D" w14:textId="77777777" w:rsidR="002F4C5A" w:rsidRPr="000F43EF" w:rsidRDefault="002F4C5A" w:rsidP="002F4C5A">
      <w:pPr>
        <w:rPr>
          <w:rFonts w:cs="Arial"/>
          <w:b/>
          <w:color w:val="000080"/>
          <w:sz w:val="28"/>
          <w:szCs w:val="32"/>
        </w:rPr>
      </w:pPr>
      <w:r w:rsidRPr="000F43EF">
        <w:rPr>
          <w:rFonts w:cs="Arial"/>
          <w:b/>
          <w:color w:val="000080"/>
          <w:sz w:val="28"/>
          <w:szCs w:val="32"/>
        </w:rPr>
        <w:t xml:space="preserve">Luiz Eduardo </w:t>
      </w:r>
      <w:proofErr w:type="spellStart"/>
      <w:r w:rsidRPr="000F43EF">
        <w:rPr>
          <w:rFonts w:cs="Arial"/>
          <w:b/>
          <w:color w:val="000080"/>
          <w:sz w:val="28"/>
          <w:szCs w:val="32"/>
        </w:rPr>
        <w:t>Canaan</w:t>
      </w:r>
      <w:proofErr w:type="spellEnd"/>
    </w:p>
    <w:p w14:paraId="5B2FD48E" w14:textId="77777777" w:rsidR="002F4C5A" w:rsidRPr="000F43EF" w:rsidRDefault="002F4C5A" w:rsidP="002F4C5A">
      <w:pPr>
        <w:pStyle w:val="PargrafodaLista"/>
        <w:spacing w:line="276" w:lineRule="auto"/>
        <w:rPr>
          <w:rFonts w:cs="Arial"/>
          <w:sz w:val="22"/>
        </w:rPr>
      </w:pPr>
      <w:r w:rsidRPr="000F43EF">
        <w:rPr>
          <w:rFonts w:cs="Arial"/>
          <w:sz w:val="22"/>
        </w:rPr>
        <w:t>Desenhista Projetista</w:t>
      </w:r>
    </w:p>
    <w:p w14:paraId="54FA4352" w14:textId="77777777" w:rsidR="002F4C5A" w:rsidRPr="000F43EF" w:rsidRDefault="002F4C5A" w:rsidP="002F4C5A">
      <w:pPr>
        <w:pStyle w:val="PargrafodaLista"/>
        <w:spacing w:line="276" w:lineRule="auto"/>
        <w:rPr>
          <w:rFonts w:cs="Arial"/>
          <w:sz w:val="22"/>
        </w:rPr>
      </w:pPr>
    </w:p>
    <w:p w14:paraId="1FF584AC" w14:textId="77777777" w:rsidR="002F4C5A" w:rsidRPr="000F43EF" w:rsidRDefault="002F4C5A" w:rsidP="002F4C5A">
      <w:pPr>
        <w:rPr>
          <w:rFonts w:cs="Arial"/>
          <w:b/>
          <w:color w:val="000080"/>
          <w:sz w:val="28"/>
          <w:szCs w:val="32"/>
        </w:rPr>
      </w:pPr>
      <w:r w:rsidRPr="000F43EF">
        <w:rPr>
          <w:rFonts w:cs="Arial"/>
          <w:b/>
          <w:color w:val="000080"/>
          <w:sz w:val="28"/>
          <w:szCs w:val="32"/>
        </w:rPr>
        <w:t>Mariana Araújo Nogueira</w:t>
      </w:r>
    </w:p>
    <w:p w14:paraId="28EF72D5" w14:textId="77777777" w:rsidR="002F4C5A" w:rsidRPr="000F43EF" w:rsidRDefault="002F4C5A" w:rsidP="002F4C5A">
      <w:pPr>
        <w:pStyle w:val="PargrafodaLista"/>
        <w:spacing w:line="276" w:lineRule="auto"/>
        <w:rPr>
          <w:rFonts w:cs="Arial"/>
          <w:sz w:val="22"/>
        </w:rPr>
      </w:pPr>
      <w:r>
        <w:rPr>
          <w:rFonts w:cs="Arial"/>
          <w:sz w:val="22"/>
        </w:rPr>
        <w:t>Auxiliar Técnica</w:t>
      </w:r>
      <w:r w:rsidRPr="000F43EF">
        <w:rPr>
          <w:rFonts w:cs="Arial"/>
          <w:sz w:val="22"/>
        </w:rPr>
        <w:t xml:space="preserve"> em Engenharia Civil</w:t>
      </w:r>
    </w:p>
    <w:p w14:paraId="05151FA3" w14:textId="77777777" w:rsidR="00DD71E2" w:rsidRPr="000F5EAC" w:rsidRDefault="00211C9E" w:rsidP="002F4C5A">
      <w:r w:rsidRPr="000F43EF">
        <w:rPr>
          <w:b/>
          <w:sz w:val="28"/>
          <w:szCs w:val="24"/>
        </w:rPr>
        <w:br w:type="page"/>
      </w:r>
    </w:p>
    <w:p w14:paraId="166B63EB" w14:textId="77777777" w:rsidR="002F4C5A" w:rsidRDefault="002F4C5A" w:rsidP="00DD71E2">
      <w:pPr>
        <w:spacing w:before="12000"/>
        <w:jc w:val="right"/>
        <w:rPr>
          <w:b/>
          <w:color w:val="000080"/>
          <w:sz w:val="32"/>
          <w:szCs w:val="32"/>
        </w:rPr>
      </w:pPr>
    </w:p>
    <w:p w14:paraId="30E4EE96" w14:textId="77777777" w:rsidR="00DD71E2" w:rsidRPr="000F5EAC" w:rsidRDefault="00DD71E2" w:rsidP="00DD71E2">
      <w:pPr>
        <w:spacing w:before="12000"/>
        <w:jc w:val="right"/>
        <w:rPr>
          <w:b/>
          <w:color w:val="000080"/>
          <w:sz w:val="32"/>
          <w:szCs w:val="32"/>
        </w:rPr>
      </w:pPr>
      <w:r w:rsidRPr="000F5EAC">
        <w:rPr>
          <w:b/>
          <w:color w:val="000080"/>
          <w:sz w:val="32"/>
          <w:szCs w:val="32"/>
        </w:rPr>
        <w:t>ÍNDICE</w:t>
      </w:r>
    </w:p>
    <w:p w14:paraId="59A1BD84" w14:textId="77777777" w:rsidR="00DD71E2" w:rsidRPr="000F5EAC" w:rsidRDefault="00DD71E2" w:rsidP="00DD71E2">
      <w:pPr>
        <w:jc w:val="center"/>
      </w:pPr>
    </w:p>
    <w:p w14:paraId="2CF066AB" w14:textId="77777777" w:rsidR="00211C9E" w:rsidRDefault="00211C9E" w:rsidP="00211C9E">
      <w:pPr>
        <w:rPr>
          <w:b/>
          <w:bCs/>
          <w:color w:val="000080"/>
        </w:rPr>
      </w:pPr>
      <w:r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1D9F6F50" w14:textId="77777777" w:rsidR="00211C9E" w:rsidRDefault="00211C9E" w:rsidP="00211C9E">
      <w:pPr>
        <w:jc w:val="center"/>
        <w:rPr>
          <w:rFonts w:cs="Arial"/>
          <w:b/>
          <w:color w:val="000080"/>
          <w:szCs w:val="32"/>
        </w:rPr>
      </w:pPr>
      <w:r w:rsidRPr="00211C9E">
        <w:rPr>
          <w:rFonts w:cs="Arial"/>
          <w:b/>
          <w:color w:val="000080"/>
          <w:szCs w:val="32"/>
        </w:rPr>
        <w:t xml:space="preserve">ETAPA </w:t>
      </w:r>
      <w:r w:rsidR="00310BB7">
        <w:rPr>
          <w:rFonts w:cs="Arial"/>
          <w:b/>
          <w:color w:val="000080"/>
          <w:szCs w:val="32"/>
        </w:rPr>
        <w:t>02</w:t>
      </w:r>
      <w:r w:rsidRPr="00211C9E">
        <w:rPr>
          <w:rFonts w:cs="Arial"/>
          <w:b/>
          <w:color w:val="000080"/>
          <w:szCs w:val="32"/>
        </w:rPr>
        <w:t xml:space="preserve"> – </w:t>
      </w:r>
      <w:r w:rsidR="00310BB7">
        <w:rPr>
          <w:rFonts w:cs="Arial"/>
          <w:b/>
          <w:color w:val="000080"/>
          <w:szCs w:val="32"/>
        </w:rPr>
        <w:t>Projeto Básico</w:t>
      </w:r>
      <w:r w:rsidR="002F4C5A">
        <w:rPr>
          <w:rFonts w:cs="Arial"/>
          <w:b/>
          <w:color w:val="000080"/>
          <w:szCs w:val="32"/>
        </w:rPr>
        <w:t xml:space="preserve"> de Engenharia</w:t>
      </w:r>
    </w:p>
    <w:p w14:paraId="087E0497" w14:textId="77777777" w:rsidR="00BF4E7C" w:rsidRDefault="00211C9E" w:rsidP="00211C9E">
      <w:pPr>
        <w:jc w:val="center"/>
        <w:rPr>
          <w:rFonts w:cs="Arial"/>
          <w:b/>
          <w:color w:val="000080"/>
          <w:szCs w:val="32"/>
        </w:rPr>
      </w:pPr>
      <w:r w:rsidRPr="00211C9E">
        <w:rPr>
          <w:rFonts w:cs="Arial"/>
          <w:b/>
          <w:color w:val="000080"/>
          <w:szCs w:val="32"/>
        </w:rPr>
        <w:t xml:space="preserve">Volume </w:t>
      </w:r>
      <w:r w:rsidR="007E5141">
        <w:rPr>
          <w:rFonts w:cs="Arial"/>
          <w:b/>
          <w:color w:val="000080"/>
          <w:szCs w:val="32"/>
        </w:rPr>
        <w:t>0</w:t>
      </w:r>
      <w:r w:rsidR="002F4C5A">
        <w:rPr>
          <w:rFonts w:cs="Arial"/>
          <w:b/>
          <w:color w:val="000080"/>
          <w:szCs w:val="32"/>
        </w:rPr>
        <w:t>6</w:t>
      </w:r>
      <w:r w:rsidR="000A04CE">
        <w:rPr>
          <w:rFonts w:cs="Arial"/>
          <w:b/>
          <w:color w:val="000080"/>
          <w:szCs w:val="32"/>
        </w:rPr>
        <w:t xml:space="preserve"> </w:t>
      </w:r>
      <w:r w:rsidRPr="00211C9E">
        <w:rPr>
          <w:rFonts w:cs="Arial"/>
          <w:b/>
          <w:color w:val="000080"/>
          <w:szCs w:val="32"/>
        </w:rPr>
        <w:t>–</w:t>
      </w:r>
      <w:r w:rsidR="00310BB7">
        <w:rPr>
          <w:rFonts w:cs="Arial"/>
          <w:b/>
          <w:color w:val="000080"/>
          <w:szCs w:val="32"/>
        </w:rPr>
        <w:t xml:space="preserve"> </w:t>
      </w:r>
      <w:r w:rsidR="00C55E0D">
        <w:rPr>
          <w:rFonts w:cs="Arial"/>
          <w:b/>
          <w:color w:val="000080"/>
          <w:szCs w:val="32"/>
        </w:rPr>
        <w:t>Especificações Técnicas</w:t>
      </w:r>
    </w:p>
    <w:p w14:paraId="6582D4FE" w14:textId="77777777" w:rsidR="00D72008" w:rsidRDefault="00D72008" w:rsidP="00211C9E">
      <w:pPr>
        <w:jc w:val="center"/>
        <w:rPr>
          <w:rFonts w:cs="Arial"/>
          <w:b/>
          <w:color w:val="000080"/>
          <w:szCs w:val="32"/>
        </w:rPr>
      </w:pPr>
      <w:r>
        <w:rPr>
          <w:rFonts w:cs="Arial"/>
          <w:b/>
          <w:color w:val="000080"/>
          <w:szCs w:val="32"/>
        </w:rPr>
        <w:t>TOMO III</w:t>
      </w:r>
    </w:p>
    <w:p w14:paraId="673200B1" w14:textId="77777777" w:rsidR="00211C9E" w:rsidRPr="00211C9E" w:rsidRDefault="00AA68CD" w:rsidP="00211C9E">
      <w:pPr>
        <w:jc w:val="center"/>
        <w:rPr>
          <w:rFonts w:cs="Arial"/>
          <w:b/>
          <w:color w:val="000080"/>
          <w:szCs w:val="32"/>
        </w:rPr>
      </w:pPr>
      <w:r>
        <w:rPr>
          <w:rFonts w:cs="Arial"/>
          <w:b/>
          <w:color w:val="000080"/>
          <w:szCs w:val="32"/>
        </w:rPr>
        <w:t>RIO DO PIRES</w:t>
      </w:r>
      <w:r w:rsidR="00211C9E" w:rsidRPr="00211C9E">
        <w:rPr>
          <w:rFonts w:cs="Arial"/>
          <w:b/>
          <w:color w:val="000080"/>
          <w:szCs w:val="32"/>
        </w:rPr>
        <w:t>-BA</w:t>
      </w:r>
    </w:p>
    <w:p w14:paraId="04518023" w14:textId="77777777" w:rsidR="00211C9E" w:rsidRDefault="00211C9E" w:rsidP="00DD71E2">
      <w:pPr>
        <w:jc w:val="center"/>
        <w:rPr>
          <w:rFonts w:cs="Arial"/>
          <w:b/>
          <w:color w:val="000080"/>
          <w:szCs w:val="32"/>
        </w:rPr>
      </w:pPr>
    </w:p>
    <w:p w14:paraId="45AD7F87" w14:textId="77777777" w:rsidR="00DD71E2" w:rsidRDefault="00DD71E2" w:rsidP="00DD71E2">
      <w:pPr>
        <w:jc w:val="center"/>
        <w:rPr>
          <w:rFonts w:cs="Arial"/>
          <w:b/>
          <w:color w:val="000080"/>
          <w:sz w:val="32"/>
          <w:szCs w:val="32"/>
        </w:rPr>
      </w:pPr>
      <w:r w:rsidRPr="00485B4C">
        <w:rPr>
          <w:rFonts w:cs="Arial"/>
          <w:b/>
          <w:color w:val="000080"/>
          <w:sz w:val="32"/>
          <w:szCs w:val="32"/>
        </w:rPr>
        <w:t>ÍNDICE</w:t>
      </w:r>
    </w:p>
    <w:p w14:paraId="2C023C74" w14:textId="77777777" w:rsidR="004D5872" w:rsidRPr="00485B4C" w:rsidRDefault="004D5872" w:rsidP="00DD71E2">
      <w:pPr>
        <w:jc w:val="center"/>
        <w:rPr>
          <w:rFonts w:cs="Arial"/>
          <w:b/>
          <w:color w:val="000080"/>
          <w:sz w:val="32"/>
          <w:szCs w:val="32"/>
        </w:rPr>
      </w:pPr>
    </w:p>
    <w:bookmarkStart w:id="3" w:name="_GoBack"/>
    <w:bookmarkEnd w:id="3"/>
    <w:p w14:paraId="53FBA144" w14:textId="55578F84" w:rsidR="00233435" w:rsidRDefault="00CD3EF9">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296874" w:history="1">
        <w:r w:rsidR="00233435" w:rsidRPr="008A324A">
          <w:rPr>
            <w:rStyle w:val="Hyperlink"/>
            <w:noProof/>
          </w:rPr>
          <w:t>APRESENTAÇÃO</w:t>
        </w:r>
        <w:r w:rsidR="00233435">
          <w:rPr>
            <w:noProof/>
            <w:webHidden/>
          </w:rPr>
          <w:tab/>
        </w:r>
        <w:r w:rsidR="00233435">
          <w:rPr>
            <w:noProof/>
            <w:webHidden/>
          </w:rPr>
          <w:fldChar w:fldCharType="begin"/>
        </w:r>
        <w:r w:rsidR="00233435">
          <w:rPr>
            <w:noProof/>
            <w:webHidden/>
          </w:rPr>
          <w:instrText xml:space="preserve"> PAGEREF _Toc3296874 \h </w:instrText>
        </w:r>
        <w:r w:rsidR="00233435">
          <w:rPr>
            <w:noProof/>
            <w:webHidden/>
          </w:rPr>
        </w:r>
        <w:r w:rsidR="00233435">
          <w:rPr>
            <w:noProof/>
            <w:webHidden/>
          </w:rPr>
          <w:fldChar w:fldCharType="separate"/>
        </w:r>
        <w:r w:rsidR="00233435">
          <w:rPr>
            <w:noProof/>
            <w:webHidden/>
          </w:rPr>
          <w:t>11</w:t>
        </w:r>
        <w:r w:rsidR="00233435">
          <w:rPr>
            <w:noProof/>
            <w:webHidden/>
          </w:rPr>
          <w:fldChar w:fldCharType="end"/>
        </w:r>
      </w:hyperlink>
    </w:p>
    <w:p w14:paraId="7766860A" w14:textId="53F1A387" w:rsidR="00233435" w:rsidRDefault="00233435">
      <w:pPr>
        <w:pStyle w:val="Sumrio1"/>
        <w:rPr>
          <w:rFonts w:asciiTheme="minorHAnsi" w:eastAsiaTheme="minorEastAsia" w:hAnsiTheme="minorHAnsi" w:cstheme="minorBidi"/>
          <w:noProof/>
          <w:sz w:val="22"/>
          <w:szCs w:val="22"/>
        </w:rPr>
      </w:pPr>
      <w:hyperlink w:anchor="_Toc3296875" w:history="1">
        <w:r w:rsidRPr="008A324A">
          <w:rPr>
            <w:rStyle w:val="Hyperlink"/>
            <w:noProof/>
          </w:rPr>
          <w:t>1 INTRODUÇÃO</w:t>
        </w:r>
        <w:r>
          <w:rPr>
            <w:noProof/>
            <w:webHidden/>
          </w:rPr>
          <w:tab/>
        </w:r>
        <w:r>
          <w:rPr>
            <w:noProof/>
            <w:webHidden/>
          </w:rPr>
          <w:fldChar w:fldCharType="begin"/>
        </w:r>
        <w:r>
          <w:rPr>
            <w:noProof/>
            <w:webHidden/>
          </w:rPr>
          <w:instrText xml:space="preserve"> PAGEREF _Toc3296875 \h </w:instrText>
        </w:r>
        <w:r>
          <w:rPr>
            <w:noProof/>
            <w:webHidden/>
          </w:rPr>
        </w:r>
        <w:r>
          <w:rPr>
            <w:noProof/>
            <w:webHidden/>
          </w:rPr>
          <w:fldChar w:fldCharType="separate"/>
        </w:r>
        <w:r>
          <w:rPr>
            <w:noProof/>
            <w:webHidden/>
          </w:rPr>
          <w:t>14</w:t>
        </w:r>
        <w:r>
          <w:rPr>
            <w:noProof/>
            <w:webHidden/>
          </w:rPr>
          <w:fldChar w:fldCharType="end"/>
        </w:r>
      </w:hyperlink>
    </w:p>
    <w:p w14:paraId="333133C1" w14:textId="6563DFE2" w:rsidR="00233435" w:rsidRDefault="00233435">
      <w:pPr>
        <w:pStyle w:val="Sumrio1"/>
        <w:rPr>
          <w:rFonts w:asciiTheme="minorHAnsi" w:eastAsiaTheme="minorEastAsia" w:hAnsiTheme="minorHAnsi" w:cstheme="minorBidi"/>
          <w:noProof/>
          <w:sz w:val="22"/>
          <w:szCs w:val="22"/>
        </w:rPr>
      </w:pPr>
      <w:hyperlink w:anchor="_Toc3296876" w:history="1">
        <w:r w:rsidRPr="008A324A">
          <w:rPr>
            <w:rStyle w:val="Hyperlink"/>
            <w:noProof/>
          </w:rPr>
          <w:t>2 ET-100 – CONDIÇÕES GERAIS RELATIVAS AOS FORNECIMENTOS</w:t>
        </w:r>
        <w:r>
          <w:rPr>
            <w:noProof/>
            <w:webHidden/>
          </w:rPr>
          <w:tab/>
        </w:r>
        <w:r>
          <w:rPr>
            <w:noProof/>
            <w:webHidden/>
          </w:rPr>
          <w:fldChar w:fldCharType="begin"/>
        </w:r>
        <w:r>
          <w:rPr>
            <w:noProof/>
            <w:webHidden/>
          </w:rPr>
          <w:instrText xml:space="preserve"> PAGEREF _Toc3296876 \h </w:instrText>
        </w:r>
        <w:r>
          <w:rPr>
            <w:noProof/>
            <w:webHidden/>
          </w:rPr>
        </w:r>
        <w:r>
          <w:rPr>
            <w:noProof/>
            <w:webHidden/>
          </w:rPr>
          <w:fldChar w:fldCharType="separate"/>
        </w:r>
        <w:r>
          <w:rPr>
            <w:noProof/>
            <w:webHidden/>
          </w:rPr>
          <w:t>15</w:t>
        </w:r>
        <w:r>
          <w:rPr>
            <w:noProof/>
            <w:webHidden/>
          </w:rPr>
          <w:fldChar w:fldCharType="end"/>
        </w:r>
      </w:hyperlink>
    </w:p>
    <w:p w14:paraId="019B525A" w14:textId="32CEA85F" w:rsidR="00233435" w:rsidRDefault="00233435">
      <w:pPr>
        <w:pStyle w:val="Sumrio1"/>
        <w:rPr>
          <w:rFonts w:asciiTheme="minorHAnsi" w:eastAsiaTheme="minorEastAsia" w:hAnsiTheme="minorHAnsi" w:cstheme="minorBidi"/>
          <w:noProof/>
          <w:sz w:val="22"/>
          <w:szCs w:val="22"/>
        </w:rPr>
      </w:pPr>
      <w:hyperlink w:anchor="_Toc3296877" w:history="1">
        <w:r w:rsidRPr="008A324A">
          <w:rPr>
            <w:rStyle w:val="Hyperlink"/>
            <w:noProof/>
          </w:rPr>
          <w:t>3 ET-101 – CONDIÇÕES GERAIS RELATIVAS AOS ASSENTAMENTOS, MONTAGENS E INSTALAÇÕES</w:t>
        </w:r>
        <w:r>
          <w:rPr>
            <w:noProof/>
            <w:webHidden/>
          </w:rPr>
          <w:tab/>
        </w:r>
        <w:r>
          <w:rPr>
            <w:noProof/>
            <w:webHidden/>
          </w:rPr>
          <w:fldChar w:fldCharType="begin"/>
        </w:r>
        <w:r>
          <w:rPr>
            <w:noProof/>
            <w:webHidden/>
          </w:rPr>
          <w:instrText xml:space="preserve"> PAGEREF _Toc3296877 \h </w:instrText>
        </w:r>
        <w:r>
          <w:rPr>
            <w:noProof/>
            <w:webHidden/>
          </w:rPr>
        </w:r>
        <w:r>
          <w:rPr>
            <w:noProof/>
            <w:webHidden/>
          </w:rPr>
          <w:fldChar w:fldCharType="separate"/>
        </w:r>
        <w:r>
          <w:rPr>
            <w:noProof/>
            <w:webHidden/>
          </w:rPr>
          <w:t>35</w:t>
        </w:r>
        <w:r>
          <w:rPr>
            <w:noProof/>
            <w:webHidden/>
          </w:rPr>
          <w:fldChar w:fldCharType="end"/>
        </w:r>
      </w:hyperlink>
    </w:p>
    <w:p w14:paraId="3EB2F500" w14:textId="201FDD44" w:rsidR="00233435" w:rsidRDefault="00233435">
      <w:pPr>
        <w:pStyle w:val="Sumrio1"/>
        <w:rPr>
          <w:rFonts w:asciiTheme="minorHAnsi" w:eastAsiaTheme="minorEastAsia" w:hAnsiTheme="minorHAnsi" w:cstheme="minorBidi"/>
          <w:noProof/>
          <w:sz w:val="22"/>
          <w:szCs w:val="22"/>
        </w:rPr>
      </w:pPr>
      <w:hyperlink w:anchor="_Toc3296878" w:history="1">
        <w:r w:rsidRPr="008A324A">
          <w:rPr>
            <w:rStyle w:val="Hyperlink"/>
            <w:noProof/>
          </w:rPr>
          <w:t>4 ET-102 – TUBULAÇÕES DA REDE DE ESGOTOS</w:t>
        </w:r>
        <w:r>
          <w:rPr>
            <w:noProof/>
            <w:webHidden/>
          </w:rPr>
          <w:tab/>
        </w:r>
        <w:r>
          <w:rPr>
            <w:noProof/>
            <w:webHidden/>
          </w:rPr>
          <w:fldChar w:fldCharType="begin"/>
        </w:r>
        <w:r>
          <w:rPr>
            <w:noProof/>
            <w:webHidden/>
          </w:rPr>
          <w:instrText xml:space="preserve"> PAGEREF _Toc3296878 \h </w:instrText>
        </w:r>
        <w:r>
          <w:rPr>
            <w:noProof/>
            <w:webHidden/>
          </w:rPr>
        </w:r>
        <w:r>
          <w:rPr>
            <w:noProof/>
            <w:webHidden/>
          </w:rPr>
          <w:fldChar w:fldCharType="separate"/>
        </w:r>
        <w:r>
          <w:rPr>
            <w:noProof/>
            <w:webHidden/>
          </w:rPr>
          <w:t>36</w:t>
        </w:r>
        <w:r>
          <w:rPr>
            <w:noProof/>
            <w:webHidden/>
          </w:rPr>
          <w:fldChar w:fldCharType="end"/>
        </w:r>
      </w:hyperlink>
    </w:p>
    <w:p w14:paraId="726DE494" w14:textId="2836D93B" w:rsidR="00233435" w:rsidRDefault="00233435">
      <w:pPr>
        <w:pStyle w:val="Sumrio1"/>
        <w:rPr>
          <w:rFonts w:asciiTheme="minorHAnsi" w:eastAsiaTheme="minorEastAsia" w:hAnsiTheme="minorHAnsi" w:cstheme="minorBidi"/>
          <w:noProof/>
          <w:sz w:val="22"/>
          <w:szCs w:val="22"/>
        </w:rPr>
      </w:pPr>
      <w:hyperlink w:anchor="_Toc3296879" w:history="1">
        <w:r w:rsidRPr="008A324A">
          <w:rPr>
            <w:rStyle w:val="Hyperlink"/>
            <w:noProof/>
          </w:rPr>
          <w:t>5 ET-103 – BOMBAS SUBMERSÍVEIS PARA AS ESTAÇÕES DE BOMBEAMENTO</w:t>
        </w:r>
        <w:r>
          <w:rPr>
            <w:noProof/>
            <w:webHidden/>
          </w:rPr>
          <w:tab/>
        </w:r>
        <w:r>
          <w:rPr>
            <w:noProof/>
            <w:webHidden/>
          </w:rPr>
          <w:fldChar w:fldCharType="begin"/>
        </w:r>
        <w:r>
          <w:rPr>
            <w:noProof/>
            <w:webHidden/>
          </w:rPr>
          <w:instrText xml:space="preserve"> PAGEREF _Toc3296879 \h </w:instrText>
        </w:r>
        <w:r>
          <w:rPr>
            <w:noProof/>
            <w:webHidden/>
          </w:rPr>
        </w:r>
        <w:r>
          <w:rPr>
            <w:noProof/>
            <w:webHidden/>
          </w:rPr>
          <w:fldChar w:fldCharType="separate"/>
        </w:r>
        <w:r>
          <w:rPr>
            <w:noProof/>
            <w:webHidden/>
          </w:rPr>
          <w:t>37</w:t>
        </w:r>
        <w:r>
          <w:rPr>
            <w:noProof/>
            <w:webHidden/>
          </w:rPr>
          <w:fldChar w:fldCharType="end"/>
        </w:r>
      </w:hyperlink>
    </w:p>
    <w:p w14:paraId="7CE6F66D" w14:textId="7101E67F" w:rsidR="00233435" w:rsidRDefault="00233435">
      <w:pPr>
        <w:pStyle w:val="Sumrio1"/>
        <w:rPr>
          <w:rFonts w:asciiTheme="minorHAnsi" w:eastAsiaTheme="minorEastAsia" w:hAnsiTheme="minorHAnsi" w:cstheme="minorBidi"/>
          <w:noProof/>
          <w:sz w:val="22"/>
          <w:szCs w:val="22"/>
        </w:rPr>
      </w:pPr>
      <w:hyperlink w:anchor="_Toc3296880" w:history="1">
        <w:r w:rsidRPr="008A324A">
          <w:rPr>
            <w:rStyle w:val="Hyperlink"/>
            <w:noProof/>
          </w:rPr>
          <w:t>6 ET-104 – TUBOS, PEÇAS E CONEXÕES DE FERRO FUNDIDO</w:t>
        </w:r>
        <w:r>
          <w:rPr>
            <w:noProof/>
            <w:webHidden/>
          </w:rPr>
          <w:tab/>
        </w:r>
        <w:r>
          <w:rPr>
            <w:noProof/>
            <w:webHidden/>
          </w:rPr>
          <w:fldChar w:fldCharType="begin"/>
        </w:r>
        <w:r>
          <w:rPr>
            <w:noProof/>
            <w:webHidden/>
          </w:rPr>
          <w:instrText xml:space="preserve"> PAGEREF _Toc3296880 \h </w:instrText>
        </w:r>
        <w:r>
          <w:rPr>
            <w:noProof/>
            <w:webHidden/>
          </w:rPr>
        </w:r>
        <w:r>
          <w:rPr>
            <w:noProof/>
            <w:webHidden/>
          </w:rPr>
          <w:fldChar w:fldCharType="separate"/>
        </w:r>
        <w:r>
          <w:rPr>
            <w:noProof/>
            <w:webHidden/>
          </w:rPr>
          <w:t>40</w:t>
        </w:r>
        <w:r>
          <w:rPr>
            <w:noProof/>
            <w:webHidden/>
          </w:rPr>
          <w:fldChar w:fldCharType="end"/>
        </w:r>
      </w:hyperlink>
    </w:p>
    <w:p w14:paraId="4388ACC2" w14:textId="4372EF4E" w:rsidR="00233435" w:rsidRDefault="00233435">
      <w:pPr>
        <w:pStyle w:val="Sumrio1"/>
        <w:rPr>
          <w:rFonts w:asciiTheme="minorHAnsi" w:eastAsiaTheme="minorEastAsia" w:hAnsiTheme="minorHAnsi" w:cstheme="minorBidi"/>
          <w:noProof/>
          <w:sz w:val="22"/>
          <w:szCs w:val="22"/>
        </w:rPr>
      </w:pPr>
      <w:hyperlink w:anchor="_Toc3296881" w:history="1">
        <w:r w:rsidRPr="008A324A">
          <w:rPr>
            <w:rStyle w:val="Hyperlink"/>
            <w:noProof/>
            <w:lang w:val="pt-PT"/>
          </w:rPr>
          <w:t>7 ET-105 – TUBOS, PEÇAS E CONEXÕES EM PVC DE F</w:t>
        </w:r>
        <w:r w:rsidRPr="008A324A">
          <w:rPr>
            <w:rStyle w:val="Hyperlink"/>
            <w:noProof/>
            <w:vertAlign w:val="superscript"/>
            <w:lang w:val="pt-PT"/>
          </w:rPr>
          <w:t>O</w:t>
        </w:r>
        <w:r w:rsidRPr="008A324A">
          <w:rPr>
            <w:rStyle w:val="Hyperlink"/>
            <w:noProof/>
            <w:lang w:val="pt-PT"/>
          </w:rPr>
          <w:t>F</w:t>
        </w:r>
        <w:r w:rsidRPr="008A324A">
          <w:rPr>
            <w:rStyle w:val="Hyperlink"/>
            <w:noProof/>
            <w:vertAlign w:val="superscript"/>
            <w:lang w:val="pt-PT"/>
          </w:rPr>
          <w:t>O</w:t>
        </w:r>
        <w:r>
          <w:rPr>
            <w:noProof/>
            <w:webHidden/>
          </w:rPr>
          <w:tab/>
        </w:r>
        <w:r>
          <w:rPr>
            <w:noProof/>
            <w:webHidden/>
          </w:rPr>
          <w:fldChar w:fldCharType="begin"/>
        </w:r>
        <w:r>
          <w:rPr>
            <w:noProof/>
            <w:webHidden/>
          </w:rPr>
          <w:instrText xml:space="preserve"> PAGEREF _Toc3296881 \h </w:instrText>
        </w:r>
        <w:r>
          <w:rPr>
            <w:noProof/>
            <w:webHidden/>
          </w:rPr>
        </w:r>
        <w:r>
          <w:rPr>
            <w:noProof/>
            <w:webHidden/>
          </w:rPr>
          <w:fldChar w:fldCharType="separate"/>
        </w:r>
        <w:r>
          <w:rPr>
            <w:noProof/>
            <w:webHidden/>
          </w:rPr>
          <w:t>42</w:t>
        </w:r>
        <w:r>
          <w:rPr>
            <w:noProof/>
            <w:webHidden/>
          </w:rPr>
          <w:fldChar w:fldCharType="end"/>
        </w:r>
      </w:hyperlink>
    </w:p>
    <w:p w14:paraId="6D585D60" w14:textId="687EBCBD" w:rsidR="00233435" w:rsidRDefault="00233435">
      <w:pPr>
        <w:pStyle w:val="Sumrio1"/>
        <w:rPr>
          <w:rFonts w:asciiTheme="minorHAnsi" w:eastAsiaTheme="minorEastAsia" w:hAnsiTheme="minorHAnsi" w:cstheme="minorBidi"/>
          <w:noProof/>
          <w:sz w:val="22"/>
          <w:szCs w:val="22"/>
        </w:rPr>
      </w:pPr>
      <w:hyperlink w:anchor="_Toc3296882" w:history="1">
        <w:r w:rsidRPr="008A324A">
          <w:rPr>
            <w:rStyle w:val="Hyperlink"/>
            <w:noProof/>
            <w:lang w:val="pt-PT"/>
          </w:rPr>
          <w:t>8 ET- 106 - REGISTROS DE CUNHA DE BORRACHA</w:t>
        </w:r>
        <w:r>
          <w:rPr>
            <w:noProof/>
            <w:webHidden/>
          </w:rPr>
          <w:tab/>
        </w:r>
        <w:r>
          <w:rPr>
            <w:noProof/>
            <w:webHidden/>
          </w:rPr>
          <w:fldChar w:fldCharType="begin"/>
        </w:r>
        <w:r>
          <w:rPr>
            <w:noProof/>
            <w:webHidden/>
          </w:rPr>
          <w:instrText xml:space="preserve"> PAGEREF _Toc3296882 \h </w:instrText>
        </w:r>
        <w:r>
          <w:rPr>
            <w:noProof/>
            <w:webHidden/>
          </w:rPr>
        </w:r>
        <w:r>
          <w:rPr>
            <w:noProof/>
            <w:webHidden/>
          </w:rPr>
          <w:fldChar w:fldCharType="separate"/>
        </w:r>
        <w:r>
          <w:rPr>
            <w:noProof/>
            <w:webHidden/>
          </w:rPr>
          <w:t>43</w:t>
        </w:r>
        <w:r>
          <w:rPr>
            <w:noProof/>
            <w:webHidden/>
          </w:rPr>
          <w:fldChar w:fldCharType="end"/>
        </w:r>
      </w:hyperlink>
    </w:p>
    <w:p w14:paraId="72030FFA" w14:textId="1A636693" w:rsidR="00233435" w:rsidRDefault="00233435">
      <w:pPr>
        <w:pStyle w:val="Sumrio1"/>
        <w:rPr>
          <w:rFonts w:asciiTheme="minorHAnsi" w:eastAsiaTheme="minorEastAsia" w:hAnsiTheme="minorHAnsi" w:cstheme="minorBidi"/>
          <w:noProof/>
          <w:sz w:val="22"/>
          <w:szCs w:val="22"/>
        </w:rPr>
      </w:pPr>
      <w:hyperlink w:anchor="_Toc3296883" w:history="1">
        <w:r w:rsidRPr="008A324A">
          <w:rPr>
            <w:rStyle w:val="Hyperlink"/>
            <w:noProof/>
          </w:rPr>
          <w:t>9 ET- 107 – PEÇAS ESPECIAIS DE FIBRA DE VIDRO</w:t>
        </w:r>
        <w:r>
          <w:rPr>
            <w:noProof/>
            <w:webHidden/>
          </w:rPr>
          <w:tab/>
        </w:r>
        <w:r>
          <w:rPr>
            <w:noProof/>
            <w:webHidden/>
          </w:rPr>
          <w:fldChar w:fldCharType="begin"/>
        </w:r>
        <w:r>
          <w:rPr>
            <w:noProof/>
            <w:webHidden/>
          </w:rPr>
          <w:instrText xml:space="preserve"> PAGEREF _Toc3296883 \h </w:instrText>
        </w:r>
        <w:r>
          <w:rPr>
            <w:noProof/>
            <w:webHidden/>
          </w:rPr>
        </w:r>
        <w:r>
          <w:rPr>
            <w:noProof/>
            <w:webHidden/>
          </w:rPr>
          <w:fldChar w:fldCharType="separate"/>
        </w:r>
        <w:r>
          <w:rPr>
            <w:noProof/>
            <w:webHidden/>
          </w:rPr>
          <w:t>44</w:t>
        </w:r>
        <w:r>
          <w:rPr>
            <w:noProof/>
            <w:webHidden/>
          </w:rPr>
          <w:fldChar w:fldCharType="end"/>
        </w:r>
      </w:hyperlink>
    </w:p>
    <w:p w14:paraId="7A88DD6E" w14:textId="6F1DB0BF" w:rsidR="00233435" w:rsidRDefault="00233435">
      <w:pPr>
        <w:pStyle w:val="Sumrio1"/>
        <w:rPr>
          <w:rFonts w:asciiTheme="minorHAnsi" w:eastAsiaTheme="minorEastAsia" w:hAnsiTheme="minorHAnsi" w:cstheme="minorBidi"/>
          <w:noProof/>
          <w:sz w:val="22"/>
          <w:szCs w:val="22"/>
        </w:rPr>
      </w:pPr>
      <w:hyperlink w:anchor="_Toc3296884" w:history="1">
        <w:r w:rsidRPr="008A324A">
          <w:rPr>
            <w:rStyle w:val="Hyperlink"/>
            <w:noProof/>
          </w:rPr>
          <w:t>10 ET-108 – COMPORTAS DE FERRO FUNDIDO</w:t>
        </w:r>
        <w:r>
          <w:rPr>
            <w:noProof/>
            <w:webHidden/>
          </w:rPr>
          <w:tab/>
        </w:r>
        <w:r>
          <w:rPr>
            <w:noProof/>
            <w:webHidden/>
          </w:rPr>
          <w:fldChar w:fldCharType="begin"/>
        </w:r>
        <w:r>
          <w:rPr>
            <w:noProof/>
            <w:webHidden/>
          </w:rPr>
          <w:instrText xml:space="preserve"> PAGEREF _Toc3296884 \h </w:instrText>
        </w:r>
        <w:r>
          <w:rPr>
            <w:noProof/>
            <w:webHidden/>
          </w:rPr>
        </w:r>
        <w:r>
          <w:rPr>
            <w:noProof/>
            <w:webHidden/>
          </w:rPr>
          <w:fldChar w:fldCharType="separate"/>
        </w:r>
        <w:r>
          <w:rPr>
            <w:noProof/>
            <w:webHidden/>
          </w:rPr>
          <w:t>45</w:t>
        </w:r>
        <w:r>
          <w:rPr>
            <w:noProof/>
            <w:webHidden/>
          </w:rPr>
          <w:fldChar w:fldCharType="end"/>
        </w:r>
      </w:hyperlink>
    </w:p>
    <w:p w14:paraId="6FA3CFA7" w14:textId="0D96A1FC" w:rsidR="00233435" w:rsidRDefault="00233435">
      <w:pPr>
        <w:pStyle w:val="Sumrio1"/>
        <w:rPr>
          <w:rFonts w:asciiTheme="minorHAnsi" w:eastAsiaTheme="minorEastAsia" w:hAnsiTheme="minorHAnsi" w:cstheme="minorBidi"/>
          <w:noProof/>
          <w:sz w:val="22"/>
          <w:szCs w:val="22"/>
        </w:rPr>
      </w:pPr>
      <w:hyperlink w:anchor="_Toc3296885" w:history="1">
        <w:r w:rsidRPr="008A324A">
          <w:rPr>
            <w:rStyle w:val="Hyperlink"/>
            <w:noProof/>
          </w:rPr>
          <w:t>11 ET-109 – VÁLVULA DE RETENÇÃO ÚNICA PORTINHOLA</w:t>
        </w:r>
        <w:r>
          <w:rPr>
            <w:noProof/>
            <w:webHidden/>
          </w:rPr>
          <w:tab/>
        </w:r>
        <w:r>
          <w:rPr>
            <w:noProof/>
            <w:webHidden/>
          </w:rPr>
          <w:fldChar w:fldCharType="begin"/>
        </w:r>
        <w:r>
          <w:rPr>
            <w:noProof/>
            <w:webHidden/>
          </w:rPr>
          <w:instrText xml:space="preserve"> PAGEREF _Toc3296885 \h </w:instrText>
        </w:r>
        <w:r>
          <w:rPr>
            <w:noProof/>
            <w:webHidden/>
          </w:rPr>
        </w:r>
        <w:r>
          <w:rPr>
            <w:noProof/>
            <w:webHidden/>
          </w:rPr>
          <w:fldChar w:fldCharType="separate"/>
        </w:r>
        <w:r>
          <w:rPr>
            <w:noProof/>
            <w:webHidden/>
          </w:rPr>
          <w:t>46</w:t>
        </w:r>
        <w:r>
          <w:rPr>
            <w:noProof/>
            <w:webHidden/>
          </w:rPr>
          <w:fldChar w:fldCharType="end"/>
        </w:r>
      </w:hyperlink>
    </w:p>
    <w:p w14:paraId="7A621BE5" w14:textId="5B636C94" w:rsidR="00233435" w:rsidRDefault="00233435">
      <w:pPr>
        <w:pStyle w:val="Sumrio1"/>
        <w:rPr>
          <w:rFonts w:asciiTheme="minorHAnsi" w:eastAsiaTheme="minorEastAsia" w:hAnsiTheme="minorHAnsi" w:cstheme="minorBidi"/>
          <w:noProof/>
          <w:sz w:val="22"/>
          <w:szCs w:val="22"/>
        </w:rPr>
      </w:pPr>
      <w:hyperlink w:anchor="_Toc3296886" w:history="1">
        <w:r w:rsidRPr="008A324A">
          <w:rPr>
            <w:rStyle w:val="Hyperlink"/>
            <w:noProof/>
          </w:rPr>
          <w:t>12 ET-110 – GRADES METÁLICAS</w:t>
        </w:r>
        <w:r>
          <w:rPr>
            <w:noProof/>
            <w:webHidden/>
          </w:rPr>
          <w:tab/>
        </w:r>
        <w:r>
          <w:rPr>
            <w:noProof/>
            <w:webHidden/>
          </w:rPr>
          <w:fldChar w:fldCharType="begin"/>
        </w:r>
        <w:r>
          <w:rPr>
            <w:noProof/>
            <w:webHidden/>
          </w:rPr>
          <w:instrText xml:space="preserve"> PAGEREF _Toc3296886 \h </w:instrText>
        </w:r>
        <w:r>
          <w:rPr>
            <w:noProof/>
            <w:webHidden/>
          </w:rPr>
        </w:r>
        <w:r>
          <w:rPr>
            <w:noProof/>
            <w:webHidden/>
          </w:rPr>
          <w:fldChar w:fldCharType="separate"/>
        </w:r>
        <w:r>
          <w:rPr>
            <w:noProof/>
            <w:webHidden/>
          </w:rPr>
          <w:t>47</w:t>
        </w:r>
        <w:r>
          <w:rPr>
            <w:noProof/>
            <w:webHidden/>
          </w:rPr>
          <w:fldChar w:fldCharType="end"/>
        </w:r>
      </w:hyperlink>
    </w:p>
    <w:p w14:paraId="20D5257E" w14:textId="76A5DABB" w:rsidR="00233435" w:rsidRDefault="00233435">
      <w:pPr>
        <w:pStyle w:val="Sumrio1"/>
        <w:rPr>
          <w:rFonts w:asciiTheme="minorHAnsi" w:eastAsiaTheme="minorEastAsia" w:hAnsiTheme="minorHAnsi" w:cstheme="minorBidi"/>
          <w:noProof/>
          <w:sz w:val="22"/>
          <w:szCs w:val="22"/>
        </w:rPr>
      </w:pPr>
      <w:hyperlink w:anchor="_Toc3296887" w:history="1">
        <w:r w:rsidRPr="008A324A">
          <w:rPr>
            <w:rStyle w:val="Hyperlink"/>
            <w:noProof/>
          </w:rPr>
          <w:t>13 ET-111 – VENTOSAS</w:t>
        </w:r>
        <w:r>
          <w:rPr>
            <w:noProof/>
            <w:webHidden/>
          </w:rPr>
          <w:tab/>
        </w:r>
        <w:r>
          <w:rPr>
            <w:noProof/>
            <w:webHidden/>
          </w:rPr>
          <w:fldChar w:fldCharType="begin"/>
        </w:r>
        <w:r>
          <w:rPr>
            <w:noProof/>
            <w:webHidden/>
          </w:rPr>
          <w:instrText xml:space="preserve"> PAGEREF _Toc3296887 \h </w:instrText>
        </w:r>
        <w:r>
          <w:rPr>
            <w:noProof/>
            <w:webHidden/>
          </w:rPr>
        </w:r>
        <w:r>
          <w:rPr>
            <w:noProof/>
            <w:webHidden/>
          </w:rPr>
          <w:fldChar w:fldCharType="separate"/>
        </w:r>
        <w:r>
          <w:rPr>
            <w:noProof/>
            <w:webHidden/>
          </w:rPr>
          <w:t>48</w:t>
        </w:r>
        <w:r>
          <w:rPr>
            <w:noProof/>
            <w:webHidden/>
          </w:rPr>
          <w:fldChar w:fldCharType="end"/>
        </w:r>
      </w:hyperlink>
    </w:p>
    <w:p w14:paraId="2C0C0BA5" w14:textId="6019C84C" w:rsidR="00233435" w:rsidRDefault="00233435">
      <w:pPr>
        <w:pStyle w:val="Sumrio1"/>
        <w:rPr>
          <w:rFonts w:asciiTheme="minorHAnsi" w:eastAsiaTheme="minorEastAsia" w:hAnsiTheme="minorHAnsi" w:cstheme="minorBidi"/>
          <w:noProof/>
          <w:sz w:val="22"/>
          <w:szCs w:val="22"/>
        </w:rPr>
      </w:pPr>
      <w:hyperlink w:anchor="_Toc3296888" w:history="1">
        <w:r w:rsidRPr="008A324A">
          <w:rPr>
            <w:rStyle w:val="Hyperlink"/>
            <w:noProof/>
          </w:rPr>
          <w:t>14 ET-112 – GRUPO GERADOR</w:t>
        </w:r>
        <w:r>
          <w:rPr>
            <w:noProof/>
            <w:webHidden/>
          </w:rPr>
          <w:tab/>
        </w:r>
        <w:r>
          <w:rPr>
            <w:noProof/>
            <w:webHidden/>
          </w:rPr>
          <w:fldChar w:fldCharType="begin"/>
        </w:r>
        <w:r>
          <w:rPr>
            <w:noProof/>
            <w:webHidden/>
          </w:rPr>
          <w:instrText xml:space="preserve"> PAGEREF _Toc3296888 \h </w:instrText>
        </w:r>
        <w:r>
          <w:rPr>
            <w:noProof/>
            <w:webHidden/>
          </w:rPr>
        </w:r>
        <w:r>
          <w:rPr>
            <w:noProof/>
            <w:webHidden/>
          </w:rPr>
          <w:fldChar w:fldCharType="separate"/>
        </w:r>
        <w:r>
          <w:rPr>
            <w:noProof/>
            <w:webHidden/>
          </w:rPr>
          <w:t>49</w:t>
        </w:r>
        <w:r>
          <w:rPr>
            <w:noProof/>
            <w:webHidden/>
          </w:rPr>
          <w:fldChar w:fldCharType="end"/>
        </w:r>
      </w:hyperlink>
    </w:p>
    <w:p w14:paraId="15B7E9DE" w14:textId="760FB765" w:rsidR="00485B4C" w:rsidRDefault="00CD3EF9">
      <w:pPr>
        <w:rPr>
          <w:b/>
          <w:bCs/>
        </w:rPr>
      </w:pPr>
      <w:r>
        <w:rPr>
          <w:sz w:val="20"/>
        </w:rPr>
        <w:fldChar w:fldCharType="end"/>
      </w:r>
    </w:p>
    <w:p w14:paraId="4B93AB5C" w14:textId="77777777" w:rsidR="004D5872" w:rsidRDefault="00834B72" w:rsidP="00834B72">
      <w:pPr>
        <w:jc w:val="center"/>
        <w:rPr>
          <w:b/>
          <w:bCs/>
        </w:rPr>
      </w:pPr>
      <w:r>
        <w:rPr>
          <w:b/>
          <w:bCs/>
        </w:rPr>
        <w:br w:type="page"/>
      </w:r>
    </w:p>
    <w:p w14:paraId="2FC443AB" w14:textId="77777777" w:rsidR="00233435" w:rsidRDefault="00233435" w:rsidP="00233435">
      <w:pPr>
        <w:pStyle w:val="Ttulo1"/>
        <w:ind w:left="432"/>
      </w:pPr>
      <w:bookmarkStart w:id="4" w:name="_Toc2704913"/>
      <w:bookmarkStart w:id="5" w:name="_Toc533802407"/>
      <w:bookmarkStart w:id="6" w:name="_Toc3296874"/>
      <w:r w:rsidRPr="00233435">
        <w:lastRenderedPageBreak/>
        <w:t>APRESENTAÇÃO</w:t>
      </w:r>
      <w:bookmarkEnd w:id="4"/>
      <w:bookmarkEnd w:id="5"/>
      <w:bookmarkEnd w:id="6"/>
    </w:p>
    <w:p w14:paraId="1764D289" w14:textId="77777777" w:rsidR="00233435" w:rsidRDefault="00233435" w:rsidP="00233435"/>
    <w:p w14:paraId="11ED9C54" w14:textId="77777777" w:rsidR="00233435" w:rsidRDefault="00233435" w:rsidP="00233435">
      <w:pPr>
        <w:pStyle w:val="PargrafodaLista"/>
      </w:pPr>
      <w:r>
        <w:t xml:space="preserve">Verificado os problemas de saneamento existentes nos municípios de Paramirim e Rio do Pires, no estado da Bahia, após a não conclusão das obras do sistema de esgotamento sanitário, a </w:t>
      </w:r>
      <w:r>
        <w:rPr>
          <w:b/>
        </w:rPr>
        <w:t>CODEVASF</w:t>
      </w:r>
      <w:r>
        <w:t xml:space="preserve"> – Companhia de Desenvolvimento dos Vales do São Francisco e do Parnaíba, empresa pública vinculada ao Ministério da Integração Nacional, realizou licitação para elaboração de projeto básico de engenharia com o objetivo de verificar, avaliar, retificar, adequar e complementar os serviços de ampliação e/ou implantação de unidades integrantes dos sistemas de esgotamento sanitário dos dois municípios, compreendendo: redes coletoras, estações elevatórias, linhas de recalque, estações de tratamento e emissários, incluindo instalações elétricas e hidráulicas, estruturas em concreto, projetos urbanísticos e de drenagem e respectivas avaliações ambientais dos sistemas a serem implantados.</w:t>
      </w:r>
    </w:p>
    <w:p w14:paraId="6392EBB9" w14:textId="77777777" w:rsidR="00233435" w:rsidRDefault="00233435" w:rsidP="00233435">
      <w:pPr>
        <w:pStyle w:val="PargrafodaLista"/>
      </w:pPr>
      <w:r>
        <w:t>Em prosseguimento ao processo licitatório, os serviços foram conferidos à empresa FESTI &amp; FESTI CONSULTORIA E PLANEJAMENTO LTDA. EPP. Os principais dados e informações que caracterizaram o contrato são:</w:t>
      </w:r>
    </w:p>
    <w:p w14:paraId="166A14AA" w14:textId="77777777" w:rsidR="00233435" w:rsidRDefault="00233435" w:rsidP="00233435">
      <w:pPr>
        <w:pStyle w:val="PargrafodaLista"/>
        <w:rPr>
          <w:rFonts w:cs="Arial"/>
          <w:sz w:val="22"/>
          <w:szCs w:val="22"/>
        </w:rPr>
      </w:pPr>
      <w:r>
        <w:rPr>
          <w:rFonts w:eastAsia="SymbolMT" w:hint="eastAsia"/>
        </w:rPr>
        <w:t>−</w:t>
      </w:r>
      <w:r>
        <w:rPr>
          <w:rFonts w:eastAsia="SymbolMT"/>
        </w:rPr>
        <w:t xml:space="preserve"> </w:t>
      </w:r>
      <w:r>
        <w:t xml:space="preserve">Tipo/Identificação da Licitação: </w:t>
      </w:r>
      <w:r>
        <w:rPr>
          <w:rFonts w:cs="Arial"/>
          <w:b/>
          <w:sz w:val="22"/>
          <w:szCs w:val="22"/>
        </w:rPr>
        <w:t>RDC – ELETRÔNICO / EDITAL Nº 9/2017</w:t>
      </w:r>
    </w:p>
    <w:p w14:paraId="7EA78C47" w14:textId="77777777" w:rsidR="00233435" w:rsidRDefault="00233435" w:rsidP="00233435">
      <w:pPr>
        <w:pStyle w:val="PargrafodaLista"/>
        <w:rPr>
          <w:b/>
        </w:rPr>
      </w:pPr>
      <w:r>
        <w:rPr>
          <w:rFonts w:eastAsia="SymbolMT" w:hint="eastAsia"/>
        </w:rPr>
        <w:t>−</w:t>
      </w:r>
      <w:r>
        <w:rPr>
          <w:rFonts w:eastAsia="SymbolMT"/>
        </w:rPr>
        <w:t xml:space="preserve"> </w:t>
      </w:r>
      <w:r>
        <w:t xml:space="preserve">Data da Licitação: </w:t>
      </w:r>
      <w:r>
        <w:rPr>
          <w:b/>
        </w:rPr>
        <w:t>11/07/2017;</w:t>
      </w:r>
    </w:p>
    <w:p w14:paraId="7CBD8DC7" w14:textId="77777777" w:rsidR="00233435" w:rsidRDefault="00233435" w:rsidP="00233435">
      <w:pPr>
        <w:pStyle w:val="PargrafodaLista"/>
      </w:pPr>
      <w:r>
        <w:rPr>
          <w:rFonts w:eastAsia="SymbolMT" w:hint="eastAsia"/>
        </w:rPr>
        <w:t>−</w:t>
      </w:r>
      <w:r>
        <w:rPr>
          <w:rFonts w:eastAsia="SymbolMT"/>
        </w:rPr>
        <w:t xml:space="preserve"> </w:t>
      </w:r>
      <w:r>
        <w:t xml:space="preserve">Processo Nº: </w:t>
      </w:r>
      <w:r>
        <w:rPr>
          <w:b/>
        </w:rPr>
        <w:t>59500.000331/2017-16;</w:t>
      </w:r>
    </w:p>
    <w:p w14:paraId="0EF51397" w14:textId="77777777" w:rsidR="00233435" w:rsidRDefault="00233435" w:rsidP="00233435">
      <w:pPr>
        <w:pStyle w:val="PargrafodaLista"/>
      </w:pPr>
      <w:r>
        <w:rPr>
          <w:rFonts w:eastAsia="SymbolMT" w:hint="eastAsia"/>
        </w:rPr>
        <w:t>−</w:t>
      </w:r>
      <w:r>
        <w:rPr>
          <w:rFonts w:eastAsia="SymbolMT"/>
        </w:rPr>
        <w:t xml:space="preserve"> </w:t>
      </w:r>
      <w:r>
        <w:t xml:space="preserve">Contrato n°: </w:t>
      </w:r>
      <w:r>
        <w:rPr>
          <w:b/>
        </w:rPr>
        <w:t>0.058.00/2017;</w:t>
      </w:r>
    </w:p>
    <w:p w14:paraId="6AFD4AEA" w14:textId="77777777" w:rsidR="00233435" w:rsidRDefault="00233435" w:rsidP="00233435">
      <w:pPr>
        <w:pStyle w:val="PargrafodaLista"/>
        <w:rPr>
          <w:b/>
        </w:rPr>
      </w:pPr>
      <w:r>
        <w:rPr>
          <w:rFonts w:eastAsia="SymbolMT" w:hint="eastAsia"/>
        </w:rPr>
        <w:t>−</w:t>
      </w:r>
      <w:r>
        <w:rPr>
          <w:rFonts w:eastAsia="SymbolMT"/>
        </w:rPr>
        <w:t xml:space="preserve"> </w:t>
      </w:r>
      <w:r>
        <w:t xml:space="preserve">Data da Assinatura do Contrato: </w:t>
      </w:r>
      <w:r>
        <w:rPr>
          <w:b/>
        </w:rPr>
        <w:t>19/10/2017;</w:t>
      </w:r>
    </w:p>
    <w:p w14:paraId="122FE2A7" w14:textId="77777777" w:rsidR="00233435" w:rsidRDefault="00233435" w:rsidP="00233435">
      <w:pPr>
        <w:pStyle w:val="PargrafodaLista"/>
        <w:rPr>
          <w:b/>
        </w:rPr>
      </w:pPr>
      <w:r>
        <w:rPr>
          <w:rFonts w:eastAsia="SymbolMT" w:hint="eastAsia"/>
        </w:rPr>
        <w:t>−</w:t>
      </w:r>
      <w:r>
        <w:t xml:space="preserve"> Data da Emissão da Ordem de Serviço: </w:t>
      </w:r>
      <w:r>
        <w:rPr>
          <w:b/>
        </w:rPr>
        <w:t>20/11/2017;</w:t>
      </w:r>
    </w:p>
    <w:p w14:paraId="5216ED05" w14:textId="77777777" w:rsidR="00233435" w:rsidRDefault="00233435" w:rsidP="00233435">
      <w:pPr>
        <w:pStyle w:val="PargrafodaLista"/>
      </w:pPr>
      <w:r>
        <w:rPr>
          <w:rFonts w:eastAsia="SymbolMT" w:hint="eastAsia"/>
        </w:rPr>
        <w:t>−</w:t>
      </w:r>
      <w:r>
        <w:rPr>
          <w:rFonts w:eastAsia="SymbolMT"/>
        </w:rPr>
        <w:t xml:space="preserve"> </w:t>
      </w:r>
      <w:r>
        <w:t xml:space="preserve">Prazo de Execução: </w:t>
      </w:r>
      <w:r>
        <w:rPr>
          <w:b/>
        </w:rPr>
        <w:t xml:space="preserve">120 dias </w:t>
      </w:r>
      <w:r>
        <w:t>(estabelecido a partir da emissão da ordem</w:t>
      </w:r>
      <w:r>
        <w:tab/>
        <w:t>de serviço);</w:t>
      </w:r>
    </w:p>
    <w:p w14:paraId="548FB62D" w14:textId="77777777" w:rsidR="00233435" w:rsidRDefault="00233435" w:rsidP="00233435">
      <w:pPr>
        <w:pStyle w:val="PargrafodaLista"/>
      </w:pPr>
      <w:r>
        <w:rPr>
          <w:rFonts w:eastAsia="SymbolMT" w:hint="eastAsia"/>
        </w:rPr>
        <w:t>−</w:t>
      </w:r>
      <w:r>
        <w:rPr>
          <w:rFonts w:eastAsia="SymbolMT"/>
        </w:rPr>
        <w:t xml:space="preserve"> </w:t>
      </w:r>
      <w:r>
        <w:t xml:space="preserve">Aditivo de Prazo: </w:t>
      </w:r>
      <w:r>
        <w:rPr>
          <w:b/>
        </w:rPr>
        <w:t>120 dias;</w:t>
      </w:r>
    </w:p>
    <w:p w14:paraId="284CC2A0" w14:textId="77777777" w:rsidR="00233435" w:rsidRDefault="00233435" w:rsidP="00233435">
      <w:pPr>
        <w:pStyle w:val="PargrafodaLista"/>
        <w:rPr>
          <w:b/>
        </w:rPr>
      </w:pPr>
      <w:r>
        <w:rPr>
          <w:rFonts w:eastAsia="SymbolMT" w:hint="eastAsia"/>
        </w:rPr>
        <w:t>−</w:t>
      </w:r>
      <w:r>
        <w:rPr>
          <w:rFonts w:eastAsia="SymbolMT"/>
        </w:rPr>
        <w:t xml:space="preserve"> </w:t>
      </w:r>
      <w:r>
        <w:t xml:space="preserve">Valor do Contrato: </w:t>
      </w:r>
      <w:r>
        <w:rPr>
          <w:b/>
        </w:rPr>
        <w:t>R$ 331.231,48.</w:t>
      </w:r>
    </w:p>
    <w:p w14:paraId="23D34BA5" w14:textId="77777777" w:rsidR="00233435" w:rsidRDefault="00233435" w:rsidP="00233435">
      <w:pPr>
        <w:spacing w:before="0" w:after="0"/>
        <w:jc w:val="left"/>
        <w:rPr>
          <w:b/>
        </w:rPr>
      </w:pPr>
      <w:r>
        <w:rPr>
          <w:b/>
        </w:rPr>
        <w:br w:type="page"/>
      </w:r>
    </w:p>
    <w:p w14:paraId="7C09B268" w14:textId="77777777" w:rsidR="00233435" w:rsidRDefault="00233435" w:rsidP="00233435">
      <w:pPr>
        <w:spacing w:before="0" w:after="0"/>
        <w:jc w:val="left"/>
        <w:rPr>
          <w:b/>
        </w:rPr>
      </w:pPr>
    </w:p>
    <w:p w14:paraId="1B0E4C33" w14:textId="77777777" w:rsidR="00233435" w:rsidRDefault="00233435" w:rsidP="00233435">
      <w:pPr>
        <w:pStyle w:val="Legenda"/>
        <w:rPr>
          <w:b/>
        </w:rPr>
      </w:pPr>
      <w:bookmarkStart w:id="7" w:name="_Toc533801047"/>
      <w:r>
        <w:t>Tabela Resumo do Projeto</w:t>
      </w:r>
      <w:bookmarkEnd w:id="7"/>
    </w:p>
    <w:tbl>
      <w:tblPr>
        <w:tblW w:w="0" w:type="auto"/>
        <w:tblBorders>
          <w:top w:val="single" w:sz="8" w:space="0" w:color="ED7D31"/>
          <w:left w:val="single" w:sz="8" w:space="0" w:color="ED7D31"/>
          <w:bottom w:val="single" w:sz="8" w:space="0" w:color="ED7D31"/>
          <w:right w:val="single" w:sz="8" w:space="0" w:color="ED7D31"/>
        </w:tblBorders>
        <w:tblLayout w:type="fixed"/>
        <w:tblLook w:val="01E0" w:firstRow="1" w:lastRow="1" w:firstColumn="1" w:lastColumn="1" w:noHBand="0" w:noVBand="0"/>
      </w:tblPr>
      <w:tblGrid>
        <w:gridCol w:w="1668"/>
        <w:gridCol w:w="2450"/>
        <w:gridCol w:w="2393"/>
        <w:gridCol w:w="2502"/>
      </w:tblGrid>
      <w:tr w:rsidR="00233435" w14:paraId="4F6967BD" w14:textId="77777777" w:rsidTr="00233435">
        <w:trPr>
          <w:trHeight w:val="406"/>
        </w:trPr>
        <w:tc>
          <w:tcPr>
            <w:tcW w:w="1668" w:type="dxa"/>
            <w:tcBorders>
              <w:top w:val="single" w:sz="8" w:space="0" w:color="ED7D31"/>
              <w:left w:val="single" w:sz="8" w:space="0" w:color="ED7D31"/>
              <w:bottom w:val="nil"/>
              <w:right w:val="nil"/>
            </w:tcBorders>
          </w:tcPr>
          <w:p w14:paraId="0E8E034B" w14:textId="77777777" w:rsidR="00233435" w:rsidRDefault="00233435">
            <w:pPr>
              <w:keepLines/>
              <w:tabs>
                <w:tab w:val="center" w:pos="0"/>
              </w:tabs>
              <w:spacing w:before="40" w:after="40" w:line="360" w:lineRule="auto"/>
              <w:rPr>
                <w:rFonts w:cs="Arial"/>
                <w:b/>
                <w:bCs/>
                <w:sz w:val="20"/>
              </w:rPr>
            </w:pPr>
          </w:p>
        </w:tc>
        <w:tc>
          <w:tcPr>
            <w:tcW w:w="2450" w:type="dxa"/>
            <w:tcBorders>
              <w:top w:val="single" w:sz="8" w:space="0" w:color="ED7D31"/>
              <w:left w:val="nil"/>
              <w:bottom w:val="nil"/>
              <w:right w:val="nil"/>
            </w:tcBorders>
            <w:shd w:val="clear" w:color="auto" w:fill="F7CAAC"/>
            <w:hideMark/>
          </w:tcPr>
          <w:p w14:paraId="792101A6" w14:textId="77777777" w:rsidR="00233435" w:rsidRDefault="00233435">
            <w:pPr>
              <w:keepLines/>
              <w:tabs>
                <w:tab w:val="center" w:pos="0"/>
              </w:tabs>
              <w:spacing w:before="40" w:after="40" w:line="360" w:lineRule="auto"/>
              <w:rPr>
                <w:rFonts w:cs="Arial"/>
                <w:b/>
                <w:bCs/>
                <w:sz w:val="20"/>
              </w:rPr>
            </w:pPr>
            <w:r>
              <w:rPr>
                <w:rFonts w:cs="Arial"/>
                <w:b/>
                <w:bCs/>
                <w:sz w:val="20"/>
              </w:rPr>
              <w:t>População Atendida</w:t>
            </w:r>
          </w:p>
        </w:tc>
        <w:tc>
          <w:tcPr>
            <w:tcW w:w="2393" w:type="dxa"/>
            <w:tcBorders>
              <w:top w:val="single" w:sz="8" w:space="0" w:color="ED7D31"/>
              <w:left w:val="nil"/>
              <w:bottom w:val="nil"/>
              <w:right w:val="nil"/>
            </w:tcBorders>
            <w:hideMark/>
          </w:tcPr>
          <w:p w14:paraId="0249405C" w14:textId="77777777" w:rsidR="00233435" w:rsidRDefault="00233435">
            <w:pPr>
              <w:keepLines/>
              <w:tabs>
                <w:tab w:val="center" w:pos="0"/>
              </w:tabs>
              <w:spacing w:before="40" w:after="40" w:line="360" w:lineRule="auto"/>
              <w:rPr>
                <w:rFonts w:cs="Arial"/>
                <w:bCs/>
                <w:sz w:val="20"/>
              </w:rPr>
            </w:pPr>
            <w:r>
              <w:rPr>
                <w:rFonts w:cs="Arial"/>
                <w:bCs/>
                <w:sz w:val="20"/>
              </w:rPr>
              <w:t>Projeção Fim de Plano</w:t>
            </w:r>
          </w:p>
          <w:p w14:paraId="4F36B10F" w14:textId="77777777" w:rsidR="00233435" w:rsidRDefault="00233435">
            <w:pPr>
              <w:keepLines/>
              <w:tabs>
                <w:tab w:val="center" w:pos="0"/>
              </w:tabs>
              <w:spacing w:before="40" w:after="40" w:line="360" w:lineRule="auto"/>
              <w:rPr>
                <w:rFonts w:cs="Arial"/>
                <w:bCs/>
                <w:sz w:val="20"/>
              </w:rPr>
            </w:pPr>
            <w:r>
              <w:rPr>
                <w:rFonts w:cs="Arial"/>
                <w:bCs/>
                <w:sz w:val="20"/>
              </w:rPr>
              <w:t>(2042)</w:t>
            </w:r>
          </w:p>
        </w:tc>
        <w:tc>
          <w:tcPr>
            <w:tcW w:w="2502" w:type="dxa"/>
            <w:tcBorders>
              <w:top w:val="single" w:sz="8" w:space="0" w:color="ED7D31"/>
              <w:left w:val="nil"/>
              <w:bottom w:val="nil"/>
              <w:right w:val="single" w:sz="8" w:space="0" w:color="ED7D31"/>
            </w:tcBorders>
            <w:shd w:val="clear" w:color="auto" w:fill="F7CAAC"/>
            <w:hideMark/>
          </w:tcPr>
          <w:p w14:paraId="003369AB" w14:textId="77777777" w:rsidR="00233435" w:rsidRDefault="00233435">
            <w:pPr>
              <w:keepLines/>
              <w:tabs>
                <w:tab w:val="center" w:pos="0"/>
              </w:tabs>
              <w:spacing w:before="40" w:after="40" w:line="360" w:lineRule="auto"/>
              <w:jc w:val="left"/>
              <w:rPr>
                <w:b/>
                <w:bCs/>
                <w:sz w:val="20"/>
              </w:rPr>
            </w:pPr>
            <w:r>
              <w:rPr>
                <w:b/>
                <w:bCs/>
                <w:sz w:val="20"/>
              </w:rPr>
              <w:t>7.295 hab.</w:t>
            </w:r>
          </w:p>
        </w:tc>
      </w:tr>
      <w:tr w:rsidR="00233435" w14:paraId="46022B01" w14:textId="77777777" w:rsidTr="00233435">
        <w:trPr>
          <w:trHeight w:val="230"/>
        </w:trPr>
        <w:tc>
          <w:tcPr>
            <w:tcW w:w="1668" w:type="dxa"/>
            <w:tcBorders>
              <w:top w:val="single" w:sz="8" w:space="0" w:color="ED7D31"/>
              <w:left w:val="single" w:sz="8" w:space="0" w:color="ED7D31"/>
              <w:bottom w:val="single" w:sz="8" w:space="0" w:color="ED7D31"/>
              <w:right w:val="nil"/>
            </w:tcBorders>
            <w:hideMark/>
          </w:tcPr>
          <w:p w14:paraId="19BD945B" w14:textId="77777777" w:rsidR="00233435" w:rsidRDefault="00233435">
            <w:pPr>
              <w:keepLines/>
              <w:tabs>
                <w:tab w:val="center" w:pos="0"/>
              </w:tabs>
              <w:spacing w:before="40" w:after="40" w:line="360" w:lineRule="auto"/>
              <w:rPr>
                <w:rFonts w:cs="Arial"/>
                <w:b/>
                <w:bCs/>
                <w:sz w:val="20"/>
              </w:rPr>
            </w:pPr>
            <w:r>
              <w:rPr>
                <w:rFonts w:cs="Arial"/>
                <w:b/>
                <w:bCs/>
                <w:sz w:val="20"/>
              </w:rPr>
              <w:t>Rede Coletora de Esgotos</w:t>
            </w:r>
          </w:p>
        </w:tc>
        <w:tc>
          <w:tcPr>
            <w:tcW w:w="2450" w:type="dxa"/>
            <w:tcBorders>
              <w:top w:val="single" w:sz="8" w:space="0" w:color="ED7D31"/>
              <w:left w:val="nil"/>
              <w:bottom w:val="single" w:sz="8" w:space="0" w:color="ED7D31"/>
              <w:right w:val="nil"/>
            </w:tcBorders>
            <w:shd w:val="clear" w:color="auto" w:fill="F7CAAC"/>
          </w:tcPr>
          <w:p w14:paraId="18F12EFE" w14:textId="77777777" w:rsidR="00233435" w:rsidRDefault="00233435">
            <w:pPr>
              <w:keepLines/>
              <w:tabs>
                <w:tab w:val="center" w:pos="0"/>
              </w:tabs>
              <w:spacing w:before="40" w:after="40" w:line="360" w:lineRule="auto"/>
              <w:rPr>
                <w:rFonts w:cs="Arial"/>
                <w:sz w:val="20"/>
              </w:rPr>
            </w:pPr>
            <w:r>
              <w:rPr>
                <w:rFonts w:cs="Arial"/>
                <w:sz w:val="20"/>
              </w:rPr>
              <w:t>Bacias de Contribuição</w:t>
            </w:r>
          </w:p>
          <w:p w14:paraId="77A48822" w14:textId="77777777" w:rsidR="00233435" w:rsidRDefault="00233435">
            <w:pPr>
              <w:keepLines/>
              <w:tabs>
                <w:tab w:val="center" w:pos="0"/>
              </w:tabs>
              <w:spacing w:before="40" w:after="40" w:line="360" w:lineRule="auto"/>
              <w:rPr>
                <w:rFonts w:cs="Arial"/>
                <w:sz w:val="20"/>
              </w:rPr>
            </w:pPr>
          </w:p>
          <w:p w14:paraId="7E077396" w14:textId="77777777" w:rsidR="00233435" w:rsidRDefault="00233435">
            <w:pPr>
              <w:keepLines/>
              <w:tabs>
                <w:tab w:val="center" w:pos="0"/>
              </w:tabs>
              <w:spacing w:before="40" w:after="40" w:line="360" w:lineRule="auto"/>
              <w:rPr>
                <w:rFonts w:cs="Arial"/>
                <w:sz w:val="20"/>
              </w:rPr>
            </w:pPr>
          </w:p>
          <w:p w14:paraId="7EEA4FC7" w14:textId="77777777" w:rsidR="00233435" w:rsidRDefault="00233435">
            <w:pPr>
              <w:keepLines/>
              <w:tabs>
                <w:tab w:val="center" w:pos="0"/>
              </w:tabs>
              <w:spacing w:before="40" w:after="40" w:line="360" w:lineRule="auto"/>
              <w:rPr>
                <w:rFonts w:cs="Arial"/>
                <w:sz w:val="20"/>
              </w:rPr>
            </w:pPr>
            <w:r>
              <w:rPr>
                <w:rFonts w:cs="Arial"/>
                <w:sz w:val="20"/>
              </w:rPr>
              <w:t>Tubulação de PVC com área de expansão</w:t>
            </w:r>
          </w:p>
        </w:tc>
        <w:tc>
          <w:tcPr>
            <w:tcW w:w="2393" w:type="dxa"/>
            <w:tcBorders>
              <w:top w:val="single" w:sz="8" w:space="0" w:color="ED7D31"/>
              <w:left w:val="nil"/>
              <w:bottom w:val="single" w:sz="8" w:space="0" w:color="ED7D31"/>
              <w:right w:val="nil"/>
            </w:tcBorders>
          </w:tcPr>
          <w:p w14:paraId="7E038318" w14:textId="77777777" w:rsidR="00233435" w:rsidRDefault="00233435">
            <w:pPr>
              <w:keepLines/>
              <w:tabs>
                <w:tab w:val="center" w:pos="0"/>
              </w:tabs>
              <w:spacing w:before="40" w:after="40" w:line="360" w:lineRule="auto"/>
              <w:rPr>
                <w:rFonts w:cs="Arial"/>
                <w:sz w:val="20"/>
              </w:rPr>
            </w:pPr>
            <w:r>
              <w:rPr>
                <w:rFonts w:cs="Arial"/>
                <w:sz w:val="20"/>
              </w:rPr>
              <w:t>Bacia 1</w:t>
            </w:r>
          </w:p>
          <w:p w14:paraId="67C92F05" w14:textId="77777777" w:rsidR="00233435" w:rsidRDefault="00233435">
            <w:pPr>
              <w:keepLines/>
              <w:tabs>
                <w:tab w:val="center" w:pos="0"/>
              </w:tabs>
              <w:spacing w:before="40" w:after="40" w:line="360" w:lineRule="auto"/>
              <w:rPr>
                <w:rFonts w:cs="Arial"/>
                <w:sz w:val="20"/>
              </w:rPr>
            </w:pPr>
            <w:r>
              <w:rPr>
                <w:rFonts w:cs="Arial"/>
                <w:sz w:val="20"/>
              </w:rPr>
              <w:t>Bacia 2</w:t>
            </w:r>
          </w:p>
          <w:p w14:paraId="2C1DC409" w14:textId="77777777" w:rsidR="00233435" w:rsidRDefault="00233435">
            <w:pPr>
              <w:keepLines/>
              <w:tabs>
                <w:tab w:val="center" w:pos="0"/>
              </w:tabs>
              <w:spacing w:before="40" w:after="40" w:line="360" w:lineRule="auto"/>
              <w:rPr>
                <w:rFonts w:cs="Arial"/>
                <w:sz w:val="20"/>
              </w:rPr>
            </w:pPr>
            <w:r>
              <w:rPr>
                <w:rFonts w:cs="Arial"/>
                <w:sz w:val="20"/>
              </w:rPr>
              <w:t>Bacia 3</w:t>
            </w:r>
          </w:p>
          <w:p w14:paraId="0CF6525B" w14:textId="77777777" w:rsidR="00233435" w:rsidRDefault="00233435">
            <w:pPr>
              <w:keepLines/>
              <w:tabs>
                <w:tab w:val="center" w:pos="0"/>
              </w:tabs>
              <w:spacing w:before="40" w:after="40" w:line="360" w:lineRule="auto"/>
              <w:rPr>
                <w:rFonts w:cs="Arial"/>
                <w:sz w:val="20"/>
              </w:rPr>
            </w:pPr>
          </w:p>
          <w:p w14:paraId="60C232AA" w14:textId="77777777" w:rsidR="00233435" w:rsidRDefault="00233435">
            <w:pPr>
              <w:keepLines/>
              <w:tabs>
                <w:tab w:val="center" w:pos="0"/>
              </w:tabs>
              <w:spacing w:before="40" w:after="40" w:line="360" w:lineRule="auto"/>
              <w:rPr>
                <w:rFonts w:cs="Arial"/>
                <w:sz w:val="20"/>
              </w:rPr>
            </w:pPr>
            <w:r>
              <w:rPr>
                <w:rFonts w:cs="Arial"/>
                <w:sz w:val="20"/>
              </w:rPr>
              <w:t>DN 150</w:t>
            </w:r>
          </w:p>
        </w:tc>
        <w:tc>
          <w:tcPr>
            <w:tcW w:w="2502" w:type="dxa"/>
            <w:tcBorders>
              <w:top w:val="single" w:sz="8" w:space="0" w:color="ED7D31"/>
              <w:left w:val="nil"/>
              <w:bottom w:val="single" w:sz="8" w:space="0" w:color="ED7D31"/>
              <w:right w:val="single" w:sz="8" w:space="0" w:color="ED7D31"/>
            </w:tcBorders>
            <w:shd w:val="clear" w:color="auto" w:fill="F7CAAC"/>
          </w:tcPr>
          <w:p w14:paraId="151E9A26" w14:textId="77777777" w:rsidR="00233435" w:rsidRDefault="00233435">
            <w:pPr>
              <w:keepLines/>
              <w:tabs>
                <w:tab w:val="center" w:pos="0"/>
              </w:tabs>
              <w:spacing w:before="40" w:after="40" w:line="360" w:lineRule="auto"/>
              <w:jc w:val="left"/>
              <w:rPr>
                <w:b/>
                <w:bCs/>
                <w:sz w:val="20"/>
              </w:rPr>
            </w:pPr>
            <w:r>
              <w:rPr>
                <w:b/>
                <w:bCs/>
                <w:sz w:val="20"/>
              </w:rPr>
              <w:t>28,70 ha</w:t>
            </w:r>
          </w:p>
          <w:p w14:paraId="520C56FB" w14:textId="77777777" w:rsidR="00233435" w:rsidRDefault="00233435">
            <w:pPr>
              <w:keepLines/>
              <w:tabs>
                <w:tab w:val="center" w:pos="0"/>
              </w:tabs>
              <w:spacing w:before="40" w:after="40" w:line="360" w:lineRule="auto"/>
              <w:jc w:val="left"/>
              <w:rPr>
                <w:b/>
                <w:bCs/>
                <w:sz w:val="20"/>
              </w:rPr>
            </w:pPr>
            <w:r>
              <w:rPr>
                <w:b/>
                <w:bCs/>
                <w:sz w:val="20"/>
              </w:rPr>
              <w:t>104,24 ha</w:t>
            </w:r>
          </w:p>
          <w:p w14:paraId="3E71B759" w14:textId="77777777" w:rsidR="00233435" w:rsidRDefault="00233435">
            <w:pPr>
              <w:keepLines/>
              <w:tabs>
                <w:tab w:val="center" w:pos="0"/>
              </w:tabs>
              <w:spacing w:before="40" w:after="40" w:line="360" w:lineRule="auto"/>
              <w:jc w:val="left"/>
              <w:rPr>
                <w:b/>
                <w:bCs/>
                <w:sz w:val="20"/>
              </w:rPr>
            </w:pPr>
            <w:r>
              <w:rPr>
                <w:b/>
                <w:bCs/>
                <w:sz w:val="20"/>
              </w:rPr>
              <w:t>42,90 ha</w:t>
            </w:r>
          </w:p>
          <w:p w14:paraId="2B9394D8" w14:textId="77777777" w:rsidR="00233435" w:rsidRDefault="00233435">
            <w:pPr>
              <w:keepLines/>
              <w:tabs>
                <w:tab w:val="center" w:pos="0"/>
              </w:tabs>
              <w:spacing w:before="40" w:after="40" w:line="360" w:lineRule="auto"/>
              <w:rPr>
                <w:b/>
                <w:bCs/>
                <w:sz w:val="20"/>
              </w:rPr>
            </w:pPr>
          </w:p>
          <w:p w14:paraId="57C1EF32" w14:textId="77777777" w:rsidR="00233435" w:rsidRDefault="00233435">
            <w:pPr>
              <w:keepLines/>
              <w:tabs>
                <w:tab w:val="center" w:pos="0"/>
              </w:tabs>
              <w:spacing w:before="40" w:after="40" w:line="360" w:lineRule="auto"/>
              <w:rPr>
                <w:rFonts w:cs="Arial"/>
                <w:b/>
                <w:bCs/>
                <w:sz w:val="20"/>
              </w:rPr>
            </w:pPr>
            <w:r>
              <w:rPr>
                <w:b/>
                <w:bCs/>
                <w:sz w:val="20"/>
              </w:rPr>
              <w:t>37.402,67 m</w:t>
            </w:r>
          </w:p>
        </w:tc>
      </w:tr>
      <w:tr w:rsidR="00233435" w14:paraId="2F72BCFF" w14:textId="77777777" w:rsidTr="00233435">
        <w:trPr>
          <w:trHeight w:val="142"/>
        </w:trPr>
        <w:tc>
          <w:tcPr>
            <w:tcW w:w="1668" w:type="dxa"/>
            <w:tcBorders>
              <w:top w:val="nil"/>
              <w:left w:val="single" w:sz="8" w:space="0" w:color="ED7D31"/>
              <w:bottom w:val="nil"/>
              <w:right w:val="nil"/>
            </w:tcBorders>
            <w:hideMark/>
          </w:tcPr>
          <w:p w14:paraId="5C389709" w14:textId="77777777" w:rsidR="00233435" w:rsidRDefault="00233435">
            <w:pPr>
              <w:keepLines/>
              <w:tabs>
                <w:tab w:val="center" w:pos="0"/>
              </w:tabs>
              <w:spacing w:before="40" w:after="40" w:line="360" w:lineRule="auto"/>
              <w:rPr>
                <w:rFonts w:cs="Arial"/>
                <w:b/>
                <w:bCs/>
                <w:sz w:val="20"/>
              </w:rPr>
            </w:pPr>
            <w:r>
              <w:rPr>
                <w:rFonts w:cs="Arial"/>
                <w:b/>
                <w:bCs/>
                <w:sz w:val="20"/>
              </w:rPr>
              <w:t>Estações de Bombeamento</w:t>
            </w:r>
          </w:p>
        </w:tc>
        <w:tc>
          <w:tcPr>
            <w:tcW w:w="2450" w:type="dxa"/>
            <w:tcBorders>
              <w:top w:val="nil"/>
              <w:left w:val="nil"/>
              <w:bottom w:val="nil"/>
              <w:right w:val="nil"/>
            </w:tcBorders>
            <w:shd w:val="clear" w:color="auto" w:fill="F7CAAC"/>
          </w:tcPr>
          <w:p w14:paraId="02070DAA" w14:textId="77777777" w:rsidR="00233435" w:rsidRDefault="00233435">
            <w:pPr>
              <w:keepLines/>
              <w:tabs>
                <w:tab w:val="center" w:pos="0"/>
              </w:tabs>
              <w:spacing w:before="40" w:after="40" w:line="360" w:lineRule="auto"/>
              <w:jc w:val="left"/>
              <w:rPr>
                <w:sz w:val="20"/>
              </w:rPr>
            </w:pPr>
            <w:r>
              <w:rPr>
                <w:sz w:val="20"/>
              </w:rPr>
              <w:t>EBE-1</w:t>
            </w:r>
          </w:p>
          <w:p w14:paraId="63A3DA9E" w14:textId="77777777" w:rsidR="00233435" w:rsidRDefault="00233435">
            <w:pPr>
              <w:keepLines/>
              <w:tabs>
                <w:tab w:val="center" w:pos="0"/>
              </w:tabs>
              <w:spacing w:before="40" w:after="40" w:line="360" w:lineRule="auto"/>
              <w:jc w:val="left"/>
              <w:rPr>
                <w:sz w:val="20"/>
              </w:rPr>
            </w:pPr>
          </w:p>
          <w:p w14:paraId="2006D185" w14:textId="77777777" w:rsidR="00233435" w:rsidRDefault="00233435">
            <w:pPr>
              <w:keepLines/>
              <w:tabs>
                <w:tab w:val="center" w:pos="0"/>
              </w:tabs>
              <w:spacing w:before="40" w:after="40" w:line="360" w:lineRule="auto"/>
              <w:jc w:val="left"/>
              <w:rPr>
                <w:sz w:val="20"/>
              </w:rPr>
            </w:pPr>
          </w:p>
          <w:p w14:paraId="40A097EF" w14:textId="77777777" w:rsidR="00233435" w:rsidRDefault="00233435">
            <w:pPr>
              <w:keepLines/>
              <w:tabs>
                <w:tab w:val="center" w:pos="0"/>
              </w:tabs>
              <w:spacing w:before="40" w:after="40" w:line="360" w:lineRule="auto"/>
              <w:jc w:val="left"/>
              <w:rPr>
                <w:sz w:val="20"/>
              </w:rPr>
            </w:pPr>
          </w:p>
          <w:p w14:paraId="6BF183A3" w14:textId="77777777" w:rsidR="00233435" w:rsidRDefault="00233435">
            <w:pPr>
              <w:keepLines/>
              <w:tabs>
                <w:tab w:val="center" w:pos="0"/>
              </w:tabs>
              <w:spacing w:before="40" w:after="40" w:line="360" w:lineRule="auto"/>
              <w:jc w:val="left"/>
              <w:rPr>
                <w:sz w:val="20"/>
              </w:rPr>
            </w:pPr>
            <w:r>
              <w:rPr>
                <w:sz w:val="20"/>
              </w:rPr>
              <w:t>EBE-2</w:t>
            </w:r>
          </w:p>
          <w:p w14:paraId="2B53FFEC" w14:textId="77777777" w:rsidR="00233435" w:rsidRDefault="00233435">
            <w:pPr>
              <w:keepLines/>
              <w:tabs>
                <w:tab w:val="center" w:pos="0"/>
              </w:tabs>
              <w:spacing w:before="40" w:after="40" w:line="360" w:lineRule="auto"/>
              <w:jc w:val="left"/>
              <w:rPr>
                <w:sz w:val="20"/>
              </w:rPr>
            </w:pPr>
          </w:p>
          <w:p w14:paraId="508DD660" w14:textId="77777777" w:rsidR="00233435" w:rsidRDefault="00233435">
            <w:pPr>
              <w:keepLines/>
              <w:tabs>
                <w:tab w:val="center" w:pos="0"/>
              </w:tabs>
              <w:spacing w:before="40" w:after="40" w:line="360" w:lineRule="auto"/>
              <w:jc w:val="left"/>
              <w:rPr>
                <w:sz w:val="20"/>
              </w:rPr>
            </w:pPr>
          </w:p>
          <w:p w14:paraId="6C661250" w14:textId="77777777" w:rsidR="00233435" w:rsidRDefault="00233435">
            <w:pPr>
              <w:keepLines/>
              <w:tabs>
                <w:tab w:val="center" w:pos="0"/>
              </w:tabs>
              <w:spacing w:before="40" w:after="40" w:line="360" w:lineRule="auto"/>
              <w:jc w:val="left"/>
              <w:rPr>
                <w:sz w:val="20"/>
              </w:rPr>
            </w:pPr>
          </w:p>
          <w:p w14:paraId="22D9876B" w14:textId="77777777" w:rsidR="00233435" w:rsidRDefault="00233435">
            <w:pPr>
              <w:keepLines/>
              <w:tabs>
                <w:tab w:val="center" w:pos="0"/>
              </w:tabs>
              <w:spacing w:before="40" w:after="40" w:line="360" w:lineRule="auto"/>
              <w:jc w:val="left"/>
              <w:rPr>
                <w:sz w:val="20"/>
              </w:rPr>
            </w:pPr>
            <w:r>
              <w:rPr>
                <w:sz w:val="20"/>
              </w:rPr>
              <w:t>EBE-3</w:t>
            </w:r>
          </w:p>
          <w:p w14:paraId="0E2CCD32" w14:textId="77777777" w:rsidR="00233435" w:rsidRDefault="00233435">
            <w:pPr>
              <w:keepLines/>
              <w:tabs>
                <w:tab w:val="center" w:pos="0"/>
              </w:tabs>
              <w:spacing w:before="40" w:after="40" w:line="360" w:lineRule="auto"/>
              <w:jc w:val="left"/>
              <w:rPr>
                <w:sz w:val="20"/>
              </w:rPr>
            </w:pPr>
          </w:p>
          <w:p w14:paraId="67C8A8EA" w14:textId="77777777" w:rsidR="00233435" w:rsidRDefault="00233435">
            <w:pPr>
              <w:keepLines/>
              <w:tabs>
                <w:tab w:val="center" w:pos="0"/>
              </w:tabs>
              <w:spacing w:before="40" w:after="40" w:line="360" w:lineRule="auto"/>
              <w:jc w:val="left"/>
              <w:rPr>
                <w:sz w:val="20"/>
              </w:rPr>
            </w:pPr>
          </w:p>
          <w:p w14:paraId="18050A3A" w14:textId="77777777" w:rsidR="00233435" w:rsidRDefault="00233435">
            <w:pPr>
              <w:keepLines/>
              <w:tabs>
                <w:tab w:val="center" w:pos="0"/>
              </w:tabs>
              <w:spacing w:before="40" w:after="40" w:line="360" w:lineRule="auto"/>
              <w:jc w:val="left"/>
              <w:rPr>
                <w:sz w:val="20"/>
              </w:rPr>
            </w:pPr>
          </w:p>
        </w:tc>
        <w:tc>
          <w:tcPr>
            <w:tcW w:w="2393" w:type="dxa"/>
            <w:tcBorders>
              <w:top w:val="nil"/>
              <w:left w:val="nil"/>
              <w:bottom w:val="nil"/>
              <w:right w:val="nil"/>
            </w:tcBorders>
            <w:hideMark/>
          </w:tcPr>
          <w:p w14:paraId="14661828" w14:textId="77777777" w:rsidR="00233435" w:rsidRDefault="00233435">
            <w:pPr>
              <w:keepLines/>
              <w:tabs>
                <w:tab w:val="center" w:pos="0"/>
              </w:tabs>
              <w:spacing w:before="40" w:after="40" w:line="360" w:lineRule="auto"/>
              <w:jc w:val="left"/>
              <w:rPr>
                <w:sz w:val="20"/>
              </w:rPr>
            </w:pPr>
            <w:r>
              <w:rPr>
                <w:sz w:val="20"/>
              </w:rPr>
              <w:t xml:space="preserve">Vazão da Bomba </w:t>
            </w:r>
          </w:p>
          <w:p w14:paraId="2BB97C24" w14:textId="77777777" w:rsidR="00233435" w:rsidRDefault="00233435">
            <w:pPr>
              <w:keepLines/>
              <w:tabs>
                <w:tab w:val="center" w:pos="0"/>
              </w:tabs>
              <w:spacing w:before="40" w:after="40" w:line="360" w:lineRule="auto"/>
              <w:jc w:val="left"/>
              <w:rPr>
                <w:sz w:val="20"/>
              </w:rPr>
            </w:pPr>
            <w:r>
              <w:rPr>
                <w:sz w:val="20"/>
              </w:rPr>
              <w:t xml:space="preserve">AMT </w:t>
            </w:r>
          </w:p>
          <w:p w14:paraId="05DC411B" w14:textId="77777777" w:rsidR="00233435" w:rsidRDefault="00233435">
            <w:pPr>
              <w:keepLines/>
              <w:tabs>
                <w:tab w:val="center" w:pos="0"/>
              </w:tabs>
              <w:spacing w:before="40" w:after="40" w:line="360" w:lineRule="auto"/>
              <w:jc w:val="left"/>
              <w:rPr>
                <w:sz w:val="20"/>
              </w:rPr>
            </w:pPr>
            <w:r>
              <w:rPr>
                <w:sz w:val="20"/>
              </w:rPr>
              <w:t>Potência</w:t>
            </w:r>
          </w:p>
          <w:p w14:paraId="6DBA5BFB" w14:textId="77777777" w:rsidR="00233435" w:rsidRDefault="00233435">
            <w:pPr>
              <w:keepLines/>
              <w:tabs>
                <w:tab w:val="center" w:pos="0"/>
              </w:tabs>
              <w:spacing w:before="40" w:after="40" w:line="360" w:lineRule="auto"/>
              <w:jc w:val="left"/>
              <w:rPr>
                <w:sz w:val="20"/>
              </w:rPr>
            </w:pPr>
            <w:r>
              <w:rPr>
                <w:sz w:val="20"/>
              </w:rPr>
              <w:t>Bombas Instaladas</w:t>
            </w:r>
          </w:p>
          <w:p w14:paraId="2167AEB6" w14:textId="77777777" w:rsidR="00233435" w:rsidRDefault="00233435">
            <w:pPr>
              <w:keepLines/>
              <w:tabs>
                <w:tab w:val="center" w:pos="0"/>
              </w:tabs>
              <w:spacing w:before="40" w:after="40" w:line="360" w:lineRule="auto"/>
              <w:jc w:val="left"/>
              <w:rPr>
                <w:sz w:val="20"/>
              </w:rPr>
            </w:pPr>
            <w:r>
              <w:rPr>
                <w:sz w:val="20"/>
              </w:rPr>
              <w:t xml:space="preserve">Vazão da Bomba </w:t>
            </w:r>
          </w:p>
          <w:p w14:paraId="21A63FC8" w14:textId="77777777" w:rsidR="00233435" w:rsidRDefault="00233435">
            <w:pPr>
              <w:keepLines/>
              <w:tabs>
                <w:tab w:val="center" w:pos="0"/>
              </w:tabs>
              <w:spacing w:before="40" w:after="40" w:line="360" w:lineRule="auto"/>
              <w:jc w:val="left"/>
              <w:rPr>
                <w:sz w:val="20"/>
              </w:rPr>
            </w:pPr>
            <w:r>
              <w:rPr>
                <w:sz w:val="20"/>
              </w:rPr>
              <w:t>AMT</w:t>
            </w:r>
          </w:p>
          <w:p w14:paraId="01E98FF6" w14:textId="77777777" w:rsidR="00233435" w:rsidRDefault="00233435">
            <w:pPr>
              <w:keepLines/>
              <w:tabs>
                <w:tab w:val="center" w:pos="0"/>
              </w:tabs>
              <w:spacing w:before="40" w:after="40" w:line="360" w:lineRule="auto"/>
              <w:jc w:val="left"/>
              <w:rPr>
                <w:sz w:val="20"/>
              </w:rPr>
            </w:pPr>
            <w:r>
              <w:rPr>
                <w:sz w:val="20"/>
              </w:rPr>
              <w:t xml:space="preserve">Potência </w:t>
            </w:r>
          </w:p>
          <w:p w14:paraId="78447B99" w14:textId="77777777" w:rsidR="00233435" w:rsidRDefault="00233435">
            <w:pPr>
              <w:keepLines/>
              <w:tabs>
                <w:tab w:val="center" w:pos="0"/>
              </w:tabs>
              <w:spacing w:before="40" w:after="40" w:line="360" w:lineRule="auto"/>
              <w:jc w:val="left"/>
              <w:rPr>
                <w:sz w:val="20"/>
              </w:rPr>
            </w:pPr>
            <w:r>
              <w:rPr>
                <w:sz w:val="20"/>
              </w:rPr>
              <w:t>Bombas Instaladas</w:t>
            </w:r>
          </w:p>
          <w:p w14:paraId="7646955E" w14:textId="77777777" w:rsidR="00233435" w:rsidRDefault="00233435">
            <w:pPr>
              <w:keepLines/>
              <w:tabs>
                <w:tab w:val="center" w:pos="0"/>
              </w:tabs>
              <w:spacing w:before="40" w:after="40" w:line="360" w:lineRule="auto"/>
              <w:jc w:val="left"/>
              <w:rPr>
                <w:sz w:val="20"/>
              </w:rPr>
            </w:pPr>
            <w:r>
              <w:rPr>
                <w:sz w:val="20"/>
              </w:rPr>
              <w:t xml:space="preserve">Vazão da Bomba </w:t>
            </w:r>
          </w:p>
          <w:p w14:paraId="0CDD2093" w14:textId="77777777" w:rsidR="00233435" w:rsidRDefault="00233435">
            <w:pPr>
              <w:keepLines/>
              <w:tabs>
                <w:tab w:val="center" w:pos="0"/>
              </w:tabs>
              <w:spacing w:before="40" w:after="40" w:line="360" w:lineRule="auto"/>
              <w:jc w:val="left"/>
              <w:rPr>
                <w:sz w:val="20"/>
              </w:rPr>
            </w:pPr>
            <w:r>
              <w:rPr>
                <w:sz w:val="20"/>
              </w:rPr>
              <w:t>AMT</w:t>
            </w:r>
          </w:p>
          <w:p w14:paraId="1A3770C3" w14:textId="77777777" w:rsidR="00233435" w:rsidRDefault="00233435">
            <w:pPr>
              <w:keepLines/>
              <w:tabs>
                <w:tab w:val="center" w:pos="0"/>
              </w:tabs>
              <w:spacing w:before="40" w:after="40" w:line="360" w:lineRule="auto"/>
              <w:jc w:val="left"/>
              <w:rPr>
                <w:sz w:val="20"/>
              </w:rPr>
            </w:pPr>
            <w:r>
              <w:rPr>
                <w:sz w:val="20"/>
              </w:rPr>
              <w:t xml:space="preserve">Potência </w:t>
            </w:r>
          </w:p>
          <w:p w14:paraId="5BED95A5" w14:textId="77777777" w:rsidR="00233435" w:rsidRDefault="00233435">
            <w:pPr>
              <w:keepLines/>
              <w:tabs>
                <w:tab w:val="center" w:pos="0"/>
              </w:tabs>
              <w:spacing w:before="40" w:after="40" w:line="360" w:lineRule="auto"/>
              <w:jc w:val="left"/>
              <w:rPr>
                <w:sz w:val="20"/>
              </w:rPr>
            </w:pPr>
            <w:r>
              <w:rPr>
                <w:sz w:val="20"/>
              </w:rPr>
              <w:t>Bombas Instaladas</w:t>
            </w:r>
          </w:p>
        </w:tc>
        <w:tc>
          <w:tcPr>
            <w:tcW w:w="2502" w:type="dxa"/>
            <w:tcBorders>
              <w:top w:val="nil"/>
              <w:left w:val="nil"/>
              <w:bottom w:val="nil"/>
              <w:right w:val="single" w:sz="8" w:space="0" w:color="ED7D31"/>
            </w:tcBorders>
            <w:shd w:val="clear" w:color="auto" w:fill="F7CAAC"/>
            <w:hideMark/>
          </w:tcPr>
          <w:p w14:paraId="4492CC9C" w14:textId="77777777" w:rsidR="00233435" w:rsidRDefault="00233435">
            <w:pPr>
              <w:keepLines/>
              <w:tabs>
                <w:tab w:val="center" w:pos="0"/>
              </w:tabs>
              <w:spacing w:before="40" w:after="40" w:line="360" w:lineRule="auto"/>
              <w:jc w:val="left"/>
              <w:rPr>
                <w:b/>
                <w:bCs/>
                <w:sz w:val="20"/>
              </w:rPr>
            </w:pPr>
            <w:r>
              <w:rPr>
                <w:b/>
                <w:bCs/>
                <w:sz w:val="20"/>
              </w:rPr>
              <w:t>30,32 L/s</w:t>
            </w:r>
          </w:p>
          <w:p w14:paraId="4EC04534" w14:textId="77777777" w:rsidR="00233435" w:rsidRDefault="00233435">
            <w:pPr>
              <w:keepLines/>
              <w:tabs>
                <w:tab w:val="center" w:pos="0"/>
              </w:tabs>
              <w:spacing w:before="40" w:after="40" w:line="360" w:lineRule="auto"/>
              <w:jc w:val="left"/>
              <w:rPr>
                <w:b/>
                <w:bCs/>
                <w:sz w:val="20"/>
              </w:rPr>
            </w:pPr>
            <w:r>
              <w:rPr>
                <w:b/>
                <w:bCs/>
                <w:sz w:val="20"/>
              </w:rPr>
              <w:t xml:space="preserve">59,32 </w:t>
            </w:r>
            <w:proofErr w:type="spellStart"/>
            <w:r>
              <w:rPr>
                <w:b/>
                <w:bCs/>
                <w:sz w:val="20"/>
              </w:rPr>
              <w:t>m.c.a</w:t>
            </w:r>
            <w:proofErr w:type="spellEnd"/>
            <w:r>
              <w:rPr>
                <w:b/>
                <w:bCs/>
                <w:sz w:val="20"/>
              </w:rPr>
              <w:t>.</w:t>
            </w:r>
          </w:p>
          <w:p w14:paraId="412BAF23" w14:textId="77777777" w:rsidR="00233435" w:rsidRDefault="00233435">
            <w:pPr>
              <w:keepLines/>
              <w:tabs>
                <w:tab w:val="center" w:pos="0"/>
              </w:tabs>
              <w:spacing w:before="40" w:after="40" w:line="360" w:lineRule="auto"/>
              <w:jc w:val="left"/>
              <w:rPr>
                <w:b/>
                <w:bCs/>
                <w:sz w:val="20"/>
              </w:rPr>
            </w:pPr>
            <w:r>
              <w:rPr>
                <w:b/>
                <w:bCs/>
                <w:sz w:val="20"/>
              </w:rPr>
              <w:t xml:space="preserve">42,66 </w:t>
            </w:r>
            <w:proofErr w:type="spellStart"/>
            <w:r>
              <w:rPr>
                <w:b/>
                <w:bCs/>
                <w:sz w:val="20"/>
              </w:rPr>
              <w:t>cv</w:t>
            </w:r>
            <w:proofErr w:type="spellEnd"/>
          </w:p>
          <w:p w14:paraId="43EAA3FC" w14:textId="77777777" w:rsidR="00233435" w:rsidRDefault="00233435">
            <w:pPr>
              <w:keepLines/>
              <w:tabs>
                <w:tab w:val="center" w:pos="0"/>
              </w:tabs>
              <w:spacing w:before="40" w:after="40" w:line="360" w:lineRule="auto"/>
              <w:jc w:val="left"/>
              <w:rPr>
                <w:b/>
                <w:bCs/>
                <w:sz w:val="20"/>
              </w:rPr>
            </w:pPr>
            <w:r>
              <w:rPr>
                <w:b/>
                <w:bCs/>
                <w:sz w:val="20"/>
              </w:rPr>
              <w:t>1 + 1 (reserva)</w:t>
            </w:r>
          </w:p>
          <w:p w14:paraId="1BA1E552" w14:textId="77777777" w:rsidR="00233435" w:rsidRDefault="00233435">
            <w:pPr>
              <w:keepLines/>
              <w:tabs>
                <w:tab w:val="center" w:pos="0"/>
              </w:tabs>
              <w:spacing w:before="40" w:after="40" w:line="360" w:lineRule="auto"/>
              <w:jc w:val="left"/>
              <w:rPr>
                <w:b/>
                <w:bCs/>
                <w:sz w:val="20"/>
              </w:rPr>
            </w:pPr>
            <w:r>
              <w:rPr>
                <w:b/>
                <w:bCs/>
                <w:sz w:val="20"/>
              </w:rPr>
              <w:t>14,22 L/s</w:t>
            </w:r>
          </w:p>
          <w:p w14:paraId="2CE74E69" w14:textId="77777777" w:rsidR="00233435" w:rsidRDefault="00233435">
            <w:pPr>
              <w:keepLines/>
              <w:tabs>
                <w:tab w:val="center" w:pos="0"/>
              </w:tabs>
              <w:spacing w:before="40" w:after="40" w:line="360" w:lineRule="auto"/>
              <w:jc w:val="left"/>
              <w:rPr>
                <w:b/>
                <w:bCs/>
                <w:sz w:val="20"/>
              </w:rPr>
            </w:pPr>
            <w:r>
              <w:rPr>
                <w:b/>
                <w:bCs/>
                <w:sz w:val="20"/>
              </w:rPr>
              <w:t xml:space="preserve">48,93 </w:t>
            </w:r>
            <w:proofErr w:type="spellStart"/>
            <w:r>
              <w:rPr>
                <w:b/>
                <w:bCs/>
                <w:sz w:val="20"/>
              </w:rPr>
              <w:t>m.c.a</w:t>
            </w:r>
            <w:proofErr w:type="spellEnd"/>
            <w:r>
              <w:rPr>
                <w:b/>
                <w:bCs/>
                <w:sz w:val="20"/>
              </w:rPr>
              <w:t>.</w:t>
            </w:r>
          </w:p>
          <w:p w14:paraId="40B7E0E5" w14:textId="77777777" w:rsidR="00233435" w:rsidRDefault="00233435">
            <w:pPr>
              <w:keepLines/>
              <w:tabs>
                <w:tab w:val="center" w:pos="0"/>
              </w:tabs>
              <w:spacing w:before="40" w:after="40" w:line="360" w:lineRule="auto"/>
              <w:jc w:val="left"/>
              <w:rPr>
                <w:b/>
                <w:bCs/>
                <w:sz w:val="20"/>
              </w:rPr>
            </w:pPr>
            <w:r>
              <w:rPr>
                <w:b/>
                <w:bCs/>
                <w:sz w:val="20"/>
              </w:rPr>
              <w:t xml:space="preserve">35,37 </w:t>
            </w:r>
            <w:proofErr w:type="spellStart"/>
            <w:r>
              <w:rPr>
                <w:b/>
                <w:bCs/>
                <w:sz w:val="20"/>
              </w:rPr>
              <w:t>cv</w:t>
            </w:r>
            <w:proofErr w:type="spellEnd"/>
          </w:p>
          <w:p w14:paraId="693B875B" w14:textId="77777777" w:rsidR="00233435" w:rsidRDefault="00233435">
            <w:pPr>
              <w:keepLines/>
              <w:tabs>
                <w:tab w:val="center" w:pos="0"/>
              </w:tabs>
              <w:spacing w:before="40" w:after="40" w:line="360" w:lineRule="auto"/>
              <w:jc w:val="left"/>
              <w:rPr>
                <w:b/>
                <w:bCs/>
                <w:sz w:val="20"/>
              </w:rPr>
            </w:pPr>
            <w:r>
              <w:rPr>
                <w:b/>
                <w:bCs/>
                <w:sz w:val="20"/>
              </w:rPr>
              <w:t>1 + 1 (reserva)</w:t>
            </w:r>
          </w:p>
          <w:p w14:paraId="2BC4A9EB" w14:textId="77777777" w:rsidR="00233435" w:rsidRDefault="00233435">
            <w:pPr>
              <w:keepLines/>
              <w:tabs>
                <w:tab w:val="center" w:pos="0"/>
              </w:tabs>
              <w:spacing w:before="40" w:after="40" w:line="360" w:lineRule="auto"/>
              <w:jc w:val="left"/>
              <w:rPr>
                <w:b/>
                <w:bCs/>
                <w:sz w:val="20"/>
              </w:rPr>
            </w:pPr>
            <w:r>
              <w:rPr>
                <w:b/>
                <w:bCs/>
                <w:sz w:val="20"/>
              </w:rPr>
              <w:t>6,11 L/s</w:t>
            </w:r>
          </w:p>
          <w:p w14:paraId="32B75984" w14:textId="77777777" w:rsidR="00233435" w:rsidRDefault="00233435">
            <w:pPr>
              <w:keepLines/>
              <w:tabs>
                <w:tab w:val="center" w:pos="0"/>
              </w:tabs>
              <w:spacing w:before="40" w:after="40" w:line="360" w:lineRule="auto"/>
              <w:jc w:val="left"/>
              <w:rPr>
                <w:b/>
                <w:bCs/>
                <w:sz w:val="20"/>
              </w:rPr>
            </w:pPr>
            <w:r>
              <w:rPr>
                <w:b/>
                <w:bCs/>
                <w:sz w:val="20"/>
              </w:rPr>
              <w:t xml:space="preserve">32,38 </w:t>
            </w:r>
            <w:proofErr w:type="spellStart"/>
            <w:r>
              <w:rPr>
                <w:b/>
                <w:bCs/>
                <w:sz w:val="20"/>
              </w:rPr>
              <w:t>m.c.a</w:t>
            </w:r>
            <w:proofErr w:type="spellEnd"/>
            <w:r>
              <w:rPr>
                <w:b/>
                <w:bCs/>
                <w:sz w:val="20"/>
              </w:rPr>
              <w:t>.</w:t>
            </w:r>
          </w:p>
          <w:p w14:paraId="3EF1D8D2" w14:textId="77777777" w:rsidR="00233435" w:rsidRDefault="00233435">
            <w:pPr>
              <w:keepLines/>
              <w:tabs>
                <w:tab w:val="center" w:pos="0"/>
              </w:tabs>
              <w:spacing w:before="40" w:after="40" w:line="360" w:lineRule="auto"/>
              <w:jc w:val="left"/>
              <w:rPr>
                <w:b/>
                <w:bCs/>
                <w:sz w:val="20"/>
              </w:rPr>
            </w:pPr>
            <w:r>
              <w:rPr>
                <w:b/>
                <w:bCs/>
                <w:sz w:val="20"/>
              </w:rPr>
              <w:t xml:space="preserve">9,35 </w:t>
            </w:r>
            <w:proofErr w:type="spellStart"/>
            <w:r>
              <w:rPr>
                <w:b/>
                <w:bCs/>
                <w:sz w:val="20"/>
              </w:rPr>
              <w:t>hp</w:t>
            </w:r>
            <w:proofErr w:type="spellEnd"/>
          </w:p>
          <w:p w14:paraId="5F17CF26" w14:textId="77777777" w:rsidR="00233435" w:rsidRDefault="00233435">
            <w:pPr>
              <w:keepLines/>
              <w:tabs>
                <w:tab w:val="center" w:pos="0"/>
              </w:tabs>
              <w:spacing w:before="40" w:after="40" w:line="360" w:lineRule="auto"/>
              <w:rPr>
                <w:rFonts w:cs="Arial"/>
                <w:b/>
                <w:bCs/>
                <w:sz w:val="20"/>
              </w:rPr>
            </w:pPr>
            <w:r>
              <w:rPr>
                <w:b/>
                <w:bCs/>
                <w:sz w:val="20"/>
              </w:rPr>
              <w:t>1 + 1 (reserva)</w:t>
            </w:r>
          </w:p>
        </w:tc>
      </w:tr>
      <w:tr w:rsidR="00233435" w14:paraId="3B1607B7" w14:textId="77777777" w:rsidTr="00233435">
        <w:trPr>
          <w:trHeight w:val="1222"/>
        </w:trPr>
        <w:tc>
          <w:tcPr>
            <w:tcW w:w="1668" w:type="dxa"/>
            <w:tcBorders>
              <w:top w:val="single" w:sz="8" w:space="0" w:color="ED7D31"/>
              <w:left w:val="single" w:sz="8" w:space="0" w:color="ED7D31"/>
              <w:bottom w:val="single" w:sz="8" w:space="0" w:color="ED7D31"/>
              <w:right w:val="nil"/>
            </w:tcBorders>
            <w:hideMark/>
          </w:tcPr>
          <w:p w14:paraId="5FC95475" w14:textId="77777777" w:rsidR="00233435" w:rsidRDefault="00233435">
            <w:pPr>
              <w:keepLines/>
              <w:tabs>
                <w:tab w:val="center" w:pos="0"/>
              </w:tabs>
              <w:spacing w:before="40" w:after="40" w:line="360" w:lineRule="auto"/>
              <w:rPr>
                <w:rFonts w:cs="Arial"/>
                <w:b/>
                <w:bCs/>
                <w:sz w:val="20"/>
              </w:rPr>
            </w:pPr>
            <w:r>
              <w:rPr>
                <w:rFonts w:cs="Arial"/>
                <w:b/>
                <w:bCs/>
                <w:sz w:val="20"/>
              </w:rPr>
              <w:t>Linhas de Recalque</w:t>
            </w:r>
          </w:p>
        </w:tc>
        <w:tc>
          <w:tcPr>
            <w:tcW w:w="2450" w:type="dxa"/>
            <w:tcBorders>
              <w:top w:val="single" w:sz="8" w:space="0" w:color="ED7D31"/>
              <w:left w:val="nil"/>
              <w:bottom w:val="single" w:sz="8" w:space="0" w:color="ED7D31"/>
              <w:right w:val="nil"/>
            </w:tcBorders>
            <w:shd w:val="clear" w:color="auto" w:fill="F7CAAC"/>
          </w:tcPr>
          <w:p w14:paraId="49B9F3D4" w14:textId="77777777" w:rsidR="00233435" w:rsidRDefault="00233435">
            <w:pPr>
              <w:keepLines/>
              <w:tabs>
                <w:tab w:val="center" w:pos="0"/>
              </w:tabs>
              <w:spacing w:before="40" w:after="40" w:line="360" w:lineRule="auto"/>
              <w:jc w:val="left"/>
              <w:rPr>
                <w:sz w:val="20"/>
              </w:rPr>
            </w:pPr>
            <w:r>
              <w:rPr>
                <w:sz w:val="20"/>
              </w:rPr>
              <w:t>EMI-1</w:t>
            </w:r>
          </w:p>
          <w:p w14:paraId="7DCBF85C" w14:textId="77777777" w:rsidR="00233435" w:rsidRDefault="00233435">
            <w:pPr>
              <w:keepLines/>
              <w:tabs>
                <w:tab w:val="center" w:pos="0"/>
              </w:tabs>
              <w:spacing w:before="40" w:after="40" w:line="360" w:lineRule="auto"/>
              <w:jc w:val="left"/>
              <w:rPr>
                <w:sz w:val="20"/>
              </w:rPr>
            </w:pPr>
          </w:p>
          <w:p w14:paraId="1503D44A" w14:textId="77777777" w:rsidR="00233435" w:rsidRDefault="00233435">
            <w:pPr>
              <w:keepLines/>
              <w:tabs>
                <w:tab w:val="center" w:pos="0"/>
              </w:tabs>
              <w:spacing w:before="40" w:after="40" w:line="360" w:lineRule="auto"/>
              <w:jc w:val="left"/>
              <w:rPr>
                <w:sz w:val="20"/>
              </w:rPr>
            </w:pPr>
          </w:p>
          <w:p w14:paraId="4EF3DFE4" w14:textId="77777777" w:rsidR="00233435" w:rsidRDefault="00233435">
            <w:pPr>
              <w:keepLines/>
              <w:tabs>
                <w:tab w:val="center" w:pos="0"/>
              </w:tabs>
              <w:spacing w:before="40" w:after="40" w:line="360" w:lineRule="auto"/>
              <w:jc w:val="left"/>
              <w:rPr>
                <w:sz w:val="20"/>
              </w:rPr>
            </w:pPr>
            <w:r>
              <w:rPr>
                <w:sz w:val="20"/>
              </w:rPr>
              <w:t>EMI-2</w:t>
            </w:r>
          </w:p>
          <w:p w14:paraId="7CE112D4" w14:textId="77777777" w:rsidR="00233435" w:rsidRDefault="00233435">
            <w:pPr>
              <w:keepLines/>
              <w:tabs>
                <w:tab w:val="center" w:pos="0"/>
              </w:tabs>
              <w:spacing w:before="40" w:after="40" w:line="360" w:lineRule="auto"/>
              <w:jc w:val="left"/>
              <w:rPr>
                <w:sz w:val="20"/>
              </w:rPr>
            </w:pPr>
          </w:p>
          <w:p w14:paraId="619C4986" w14:textId="77777777" w:rsidR="00233435" w:rsidRDefault="00233435">
            <w:pPr>
              <w:keepLines/>
              <w:tabs>
                <w:tab w:val="center" w:pos="0"/>
              </w:tabs>
              <w:spacing w:before="40" w:after="40" w:line="360" w:lineRule="auto"/>
              <w:jc w:val="left"/>
              <w:rPr>
                <w:sz w:val="20"/>
              </w:rPr>
            </w:pPr>
          </w:p>
          <w:p w14:paraId="43BD72EB" w14:textId="77777777" w:rsidR="00233435" w:rsidRDefault="00233435">
            <w:pPr>
              <w:keepLines/>
              <w:tabs>
                <w:tab w:val="center" w:pos="0"/>
              </w:tabs>
              <w:spacing w:before="40" w:after="40" w:line="360" w:lineRule="auto"/>
              <w:jc w:val="left"/>
              <w:rPr>
                <w:sz w:val="20"/>
              </w:rPr>
            </w:pPr>
            <w:r>
              <w:rPr>
                <w:sz w:val="20"/>
              </w:rPr>
              <w:t>EMI-3</w:t>
            </w:r>
          </w:p>
          <w:p w14:paraId="55EE8806" w14:textId="77777777" w:rsidR="00233435" w:rsidRDefault="00233435">
            <w:pPr>
              <w:keepLines/>
              <w:tabs>
                <w:tab w:val="center" w:pos="0"/>
              </w:tabs>
              <w:spacing w:before="40" w:after="40" w:line="360" w:lineRule="auto"/>
              <w:jc w:val="left"/>
              <w:rPr>
                <w:sz w:val="20"/>
              </w:rPr>
            </w:pPr>
          </w:p>
          <w:p w14:paraId="3AE5222D" w14:textId="77777777" w:rsidR="00233435" w:rsidRDefault="00233435">
            <w:pPr>
              <w:keepLines/>
              <w:tabs>
                <w:tab w:val="center" w:pos="0"/>
              </w:tabs>
              <w:spacing w:before="40" w:after="40" w:line="360" w:lineRule="auto"/>
              <w:jc w:val="left"/>
              <w:rPr>
                <w:sz w:val="20"/>
              </w:rPr>
            </w:pPr>
          </w:p>
        </w:tc>
        <w:tc>
          <w:tcPr>
            <w:tcW w:w="2393" w:type="dxa"/>
            <w:tcBorders>
              <w:top w:val="single" w:sz="8" w:space="0" w:color="ED7D31"/>
              <w:left w:val="nil"/>
              <w:bottom w:val="single" w:sz="8" w:space="0" w:color="ED7D31"/>
              <w:right w:val="nil"/>
            </w:tcBorders>
            <w:hideMark/>
          </w:tcPr>
          <w:p w14:paraId="035CE394" w14:textId="77777777" w:rsidR="00233435" w:rsidRDefault="00233435">
            <w:pPr>
              <w:keepLines/>
              <w:tabs>
                <w:tab w:val="center" w:pos="0"/>
              </w:tabs>
              <w:spacing w:before="40" w:after="40" w:line="360" w:lineRule="auto"/>
              <w:jc w:val="left"/>
              <w:rPr>
                <w:sz w:val="20"/>
              </w:rPr>
            </w:pPr>
            <w:r>
              <w:rPr>
                <w:sz w:val="20"/>
              </w:rPr>
              <w:t>DN</w:t>
            </w:r>
          </w:p>
          <w:p w14:paraId="1D936655" w14:textId="77777777" w:rsidR="00233435" w:rsidRDefault="00233435">
            <w:pPr>
              <w:keepLines/>
              <w:tabs>
                <w:tab w:val="center" w:pos="0"/>
              </w:tabs>
              <w:spacing w:before="40" w:after="40" w:line="360" w:lineRule="auto"/>
              <w:jc w:val="left"/>
              <w:rPr>
                <w:sz w:val="20"/>
              </w:rPr>
            </w:pPr>
            <w:r>
              <w:rPr>
                <w:sz w:val="20"/>
              </w:rPr>
              <w:t>Material</w:t>
            </w:r>
          </w:p>
          <w:p w14:paraId="3AC97BE2" w14:textId="77777777" w:rsidR="00233435" w:rsidRDefault="00233435">
            <w:pPr>
              <w:keepLines/>
              <w:tabs>
                <w:tab w:val="center" w:pos="0"/>
              </w:tabs>
              <w:spacing w:before="40" w:after="40" w:line="360" w:lineRule="auto"/>
              <w:jc w:val="left"/>
              <w:rPr>
                <w:sz w:val="20"/>
              </w:rPr>
            </w:pPr>
            <w:r>
              <w:rPr>
                <w:sz w:val="20"/>
              </w:rPr>
              <w:t>Extensão</w:t>
            </w:r>
          </w:p>
          <w:p w14:paraId="5EA25EFF" w14:textId="77777777" w:rsidR="00233435" w:rsidRDefault="00233435">
            <w:pPr>
              <w:keepLines/>
              <w:tabs>
                <w:tab w:val="center" w:pos="0"/>
              </w:tabs>
              <w:spacing w:before="40" w:after="40" w:line="360" w:lineRule="auto"/>
              <w:jc w:val="left"/>
              <w:rPr>
                <w:sz w:val="20"/>
              </w:rPr>
            </w:pPr>
            <w:r>
              <w:rPr>
                <w:sz w:val="20"/>
              </w:rPr>
              <w:t>DN</w:t>
            </w:r>
          </w:p>
          <w:p w14:paraId="16234AEF" w14:textId="77777777" w:rsidR="00233435" w:rsidRDefault="00233435">
            <w:pPr>
              <w:keepLines/>
              <w:tabs>
                <w:tab w:val="center" w:pos="0"/>
              </w:tabs>
              <w:spacing w:before="40" w:after="40" w:line="360" w:lineRule="auto"/>
              <w:jc w:val="left"/>
              <w:rPr>
                <w:sz w:val="20"/>
              </w:rPr>
            </w:pPr>
            <w:r>
              <w:rPr>
                <w:sz w:val="20"/>
              </w:rPr>
              <w:t>Material</w:t>
            </w:r>
          </w:p>
          <w:p w14:paraId="62FE74AF" w14:textId="77777777" w:rsidR="00233435" w:rsidRDefault="00233435">
            <w:pPr>
              <w:keepLines/>
              <w:tabs>
                <w:tab w:val="center" w:pos="0"/>
              </w:tabs>
              <w:spacing w:before="40" w:after="40" w:line="360" w:lineRule="auto"/>
              <w:jc w:val="left"/>
              <w:rPr>
                <w:sz w:val="20"/>
              </w:rPr>
            </w:pPr>
            <w:r>
              <w:rPr>
                <w:sz w:val="20"/>
              </w:rPr>
              <w:t>Extensão</w:t>
            </w:r>
          </w:p>
          <w:p w14:paraId="56CF50D0" w14:textId="77777777" w:rsidR="00233435" w:rsidRDefault="00233435">
            <w:pPr>
              <w:keepLines/>
              <w:tabs>
                <w:tab w:val="center" w:pos="0"/>
              </w:tabs>
              <w:spacing w:before="40" w:after="40" w:line="360" w:lineRule="auto"/>
              <w:jc w:val="left"/>
              <w:rPr>
                <w:sz w:val="20"/>
              </w:rPr>
            </w:pPr>
            <w:r>
              <w:rPr>
                <w:sz w:val="20"/>
              </w:rPr>
              <w:t>DN</w:t>
            </w:r>
          </w:p>
          <w:p w14:paraId="6A5C2356" w14:textId="77777777" w:rsidR="00233435" w:rsidRDefault="00233435">
            <w:pPr>
              <w:keepLines/>
              <w:tabs>
                <w:tab w:val="center" w:pos="0"/>
              </w:tabs>
              <w:spacing w:before="40" w:after="40" w:line="360" w:lineRule="auto"/>
              <w:jc w:val="left"/>
              <w:rPr>
                <w:sz w:val="20"/>
              </w:rPr>
            </w:pPr>
            <w:r>
              <w:rPr>
                <w:sz w:val="20"/>
              </w:rPr>
              <w:t>Material</w:t>
            </w:r>
          </w:p>
          <w:p w14:paraId="6BC48A08" w14:textId="77777777" w:rsidR="00233435" w:rsidRDefault="00233435">
            <w:pPr>
              <w:keepLines/>
              <w:tabs>
                <w:tab w:val="center" w:pos="0"/>
              </w:tabs>
              <w:spacing w:before="40" w:after="40" w:line="360" w:lineRule="auto"/>
              <w:jc w:val="left"/>
              <w:rPr>
                <w:sz w:val="20"/>
              </w:rPr>
            </w:pPr>
            <w:r>
              <w:rPr>
                <w:sz w:val="20"/>
              </w:rPr>
              <w:t>Extensão</w:t>
            </w:r>
          </w:p>
        </w:tc>
        <w:tc>
          <w:tcPr>
            <w:tcW w:w="2502" w:type="dxa"/>
            <w:tcBorders>
              <w:top w:val="single" w:sz="8" w:space="0" w:color="ED7D31"/>
              <w:left w:val="nil"/>
              <w:bottom w:val="single" w:sz="8" w:space="0" w:color="ED7D31"/>
              <w:right w:val="single" w:sz="8" w:space="0" w:color="ED7D31"/>
            </w:tcBorders>
            <w:shd w:val="clear" w:color="auto" w:fill="F7CAAC"/>
            <w:hideMark/>
          </w:tcPr>
          <w:p w14:paraId="6DF05568" w14:textId="77777777" w:rsidR="00233435" w:rsidRDefault="00233435">
            <w:pPr>
              <w:keepLines/>
              <w:tabs>
                <w:tab w:val="center" w:pos="0"/>
              </w:tabs>
              <w:spacing w:before="40" w:after="40" w:line="360" w:lineRule="auto"/>
              <w:jc w:val="left"/>
              <w:rPr>
                <w:b/>
                <w:bCs/>
                <w:sz w:val="20"/>
                <w:lang w:val="en-US"/>
              </w:rPr>
            </w:pPr>
            <w:smartTag w:uri="urn:schemas-microsoft-com:office:smarttags" w:element="metricconverter">
              <w:smartTagPr>
                <w:attr w:name="ProductID" w:val="150 mm"/>
              </w:smartTagPr>
              <w:r>
                <w:rPr>
                  <w:b/>
                  <w:bCs/>
                  <w:sz w:val="20"/>
                  <w:lang w:val="en-US"/>
                </w:rPr>
                <w:t>150 mm</w:t>
              </w:r>
            </w:smartTag>
          </w:p>
          <w:p w14:paraId="38096467" w14:textId="77777777" w:rsidR="00233435" w:rsidRDefault="00233435">
            <w:pPr>
              <w:keepLines/>
              <w:tabs>
                <w:tab w:val="center" w:pos="0"/>
              </w:tabs>
              <w:spacing w:before="40" w:after="40" w:line="360" w:lineRule="auto"/>
              <w:jc w:val="left"/>
              <w:rPr>
                <w:b/>
                <w:bCs/>
                <w:sz w:val="20"/>
                <w:lang w:val="en-US"/>
              </w:rPr>
            </w:pPr>
            <w:r>
              <w:rPr>
                <w:b/>
                <w:bCs/>
                <w:sz w:val="20"/>
                <w:lang w:val="en-US"/>
              </w:rPr>
              <w:t>PVC DE F°F°</w:t>
            </w:r>
          </w:p>
          <w:p w14:paraId="5B5D935D" w14:textId="77777777" w:rsidR="00233435" w:rsidRDefault="00233435">
            <w:pPr>
              <w:keepLines/>
              <w:tabs>
                <w:tab w:val="center" w:pos="0"/>
              </w:tabs>
              <w:spacing w:before="40" w:after="40" w:line="360" w:lineRule="auto"/>
              <w:jc w:val="left"/>
              <w:rPr>
                <w:b/>
                <w:bCs/>
                <w:sz w:val="20"/>
                <w:lang w:val="en-US"/>
              </w:rPr>
            </w:pPr>
            <w:r>
              <w:rPr>
                <w:b/>
                <w:bCs/>
                <w:sz w:val="20"/>
                <w:lang w:val="en-US"/>
              </w:rPr>
              <w:t>979,45 m</w:t>
            </w:r>
          </w:p>
          <w:p w14:paraId="2FEB4FB9" w14:textId="77777777" w:rsidR="00233435" w:rsidRDefault="00233435">
            <w:pPr>
              <w:keepLines/>
              <w:tabs>
                <w:tab w:val="center" w:pos="0"/>
              </w:tabs>
              <w:spacing w:before="40" w:after="40" w:line="360" w:lineRule="auto"/>
              <w:jc w:val="left"/>
              <w:rPr>
                <w:b/>
                <w:bCs/>
                <w:sz w:val="20"/>
                <w:lang w:val="en-US"/>
              </w:rPr>
            </w:pPr>
            <w:smartTag w:uri="urn:schemas-microsoft-com:office:smarttags" w:element="metricconverter">
              <w:smartTagPr>
                <w:attr w:name="ProductID" w:val="100 mm"/>
              </w:smartTagPr>
              <w:r>
                <w:rPr>
                  <w:b/>
                  <w:bCs/>
                  <w:sz w:val="20"/>
                  <w:lang w:val="en-US"/>
                </w:rPr>
                <w:t>100 mm</w:t>
              </w:r>
            </w:smartTag>
          </w:p>
          <w:p w14:paraId="715E2620" w14:textId="77777777" w:rsidR="00233435" w:rsidRDefault="00233435">
            <w:pPr>
              <w:keepLines/>
              <w:tabs>
                <w:tab w:val="center" w:pos="0"/>
              </w:tabs>
              <w:spacing w:before="40" w:after="40" w:line="360" w:lineRule="auto"/>
              <w:jc w:val="left"/>
              <w:rPr>
                <w:b/>
                <w:bCs/>
                <w:sz w:val="20"/>
                <w:lang w:val="en-US"/>
              </w:rPr>
            </w:pPr>
            <w:r>
              <w:rPr>
                <w:b/>
                <w:bCs/>
                <w:sz w:val="20"/>
                <w:lang w:val="en-US"/>
              </w:rPr>
              <w:t>PVC DE F°F°</w:t>
            </w:r>
          </w:p>
          <w:p w14:paraId="43E98320" w14:textId="77777777" w:rsidR="00233435" w:rsidRDefault="00233435">
            <w:pPr>
              <w:keepLines/>
              <w:tabs>
                <w:tab w:val="center" w:pos="0"/>
              </w:tabs>
              <w:spacing w:before="40" w:after="40" w:line="360" w:lineRule="auto"/>
              <w:jc w:val="left"/>
              <w:rPr>
                <w:b/>
                <w:bCs/>
                <w:sz w:val="20"/>
                <w:lang w:val="en-US"/>
              </w:rPr>
            </w:pPr>
            <w:r>
              <w:rPr>
                <w:b/>
                <w:bCs/>
                <w:sz w:val="20"/>
                <w:lang w:val="en-US"/>
              </w:rPr>
              <w:t>765,58 m</w:t>
            </w:r>
          </w:p>
          <w:p w14:paraId="705832DF" w14:textId="77777777" w:rsidR="00233435" w:rsidRDefault="00233435">
            <w:pPr>
              <w:keepLines/>
              <w:tabs>
                <w:tab w:val="center" w:pos="0"/>
              </w:tabs>
              <w:spacing w:before="40" w:after="40" w:line="360" w:lineRule="auto"/>
              <w:jc w:val="left"/>
              <w:rPr>
                <w:b/>
                <w:bCs/>
                <w:sz w:val="20"/>
                <w:lang w:val="en-US"/>
              </w:rPr>
            </w:pPr>
            <w:smartTag w:uri="urn:schemas-microsoft-com:office:smarttags" w:element="metricconverter">
              <w:smartTagPr>
                <w:attr w:name="ProductID" w:val="100 mm"/>
              </w:smartTagPr>
              <w:r>
                <w:rPr>
                  <w:b/>
                  <w:bCs/>
                  <w:sz w:val="20"/>
                  <w:lang w:val="en-US"/>
                </w:rPr>
                <w:t>100 mm</w:t>
              </w:r>
            </w:smartTag>
          </w:p>
          <w:p w14:paraId="02A48376" w14:textId="77777777" w:rsidR="00233435" w:rsidRDefault="00233435">
            <w:pPr>
              <w:keepLines/>
              <w:tabs>
                <w:tab w:val="center" w:pos="0"/>
              </w:tabs>
              <w:spacing w:before="40" w:after="40" w:line="360" w:lineRule="auto"/>
              <w:jc w:val="left"/>
              <w:rPr>
                <w:b/>
                <w:bCs/>
                <w:sz w:val="20"/>
                <w:lang w:val="en-US"/>
              </w:rPr>
            </w:pPr>
            <w:r>
              <w:rPr>
                <w:b/>
                <w:bCs/>
                <w:sz w:val="20"/>
                <w:lang w:val="en-US"/>
              </w:rPr>
              <w:t>PVC DE F°F°</w:t>
            </w:r>
          </w:p>
          <w:p w14:paraId="7C53EF73" w14:textId="77777777" w:rsidR="00233435" w:rsidRDefault="00233435">
            <w:pPr>
              <w:keepLines/>
              <w:tabs>
                <w:tab w:val="center" w:pos="0"/>
              </w:tabs>
              <w:spacing w:before="40" w:after="40" w:line="360" w:lineRule="auto"/>
              <w:jc w:val="left"/>
              <w:rPr>
                <w:b/>
                <w:bCs/>
                <w:sz w:val="20"/>
                <w:lang w:val="en-US"/>
              </w:rPr>
            </w:pPr>
            <w:r>
              <w:rPr>
                <w:b/>
                <w:bCs/>
                <w:sz w:val="20"/>
                <w:lang w:val="en-US"/>
              </w:rPr>
              <w:t>1.238 m</w:t>
            </w:r>
          </w:p>
        </w:tc>
      </w:tr>
    </w:tbl>
    <w:p w14:paraId="5732C87A" w14:textId="77777777" w:rsidR="00233435" w:rsidRDefault="00233435" w:rsidP="00233435">
      <w:r>
        <w:br w:type="page"/>
      </w:r>
    </w:p>
    <w:tbl>
      <w:tblPr>
        <w:tblW w:w="0" w:type="auto"/>
        <w:tblBorders>
          <w:top w:val="single" w:sz="8" w:space="0" w:color="ED7D31"/>
          <w:left w:val="single" w:sz="8" w:space="0" w:color="ED7D31"/>
          <w:bottom w:val="single" w:sz="8" w:space="0" w:color="ED7D31"/>
          <w:right w:val="single" w:sz="8" w:space="0" w:color="ED7D31"/>
        </w:tblBorders>
        <w:tblLayout w:type="fixed"/>
        <w:tblLook w:val="01E0" w:firstRow="1" w:lastRow="1" w:firstColumn="1" w:lastColumn="1" w:noHBand="0" w:noVBand="0"/>
      </w:tblPr>
      <w:tblGrid>
        <w:gridCol w:w="1668"/>
        <w:gridCol w:w="2450"/>
        <w:gridCol w:w="2393"/>
        <w:gridCol w:w="2502"/>
      </w:tblGrid>
      <w:tr w:rsidR="00233435" w14:paraId="06E10620" w14:textId="77777777" w:rsidTr="00233435">
        <w:trPr>
          <w:trHeight w:val="1823"/>
        </w:trPr>
        <w:tc>
          <w:tcPr>
            <w:tcW w:w="1668" w:type="dxa"/>
            <w:tcBorders>
              <w:top w:val="single" w:sz="8" w:space="0" w:color="ED7D31"/>
              <w:left w:val="single" w:sz="8" w:space="0" w:color="ED7D31"/>
              <w:bottom w:val="nil"/>
              <w:right w:val="nil"/>
            </w:tcBorders>
            <w:hideMark/>
          </w:tcPr>
          <w:p w14:paraId="5241D7B8" w14:textId="77777777" w:rsidR="00233435" w:rsidRDefault="00233435">
            <w:pPr>
              <w:keepLines/>
              <w:tabs>
                <w:tab w:val="center" w:pos="0"/>
              </w:tabs>
              <w:spacing w:before="40" w:after="40" w:line="360" w:lineRule="auto"/>
              <w:rPr>
                <w:rFonts w:cs="Arial"/>
                <w:b/>
                <w:bCs/>
                <w:sz w:val="20"/>
              </w:rPr>
            </w:pPr>
            <w:r>
              <w:rPr>
                <w:rFonts w:cs="Arial"/>
                <w:b/>
                <w:bCs/>
                <w:sz w:val="20"/>
              </w:rPr>
              <w:lastRenderedPageBreak/>
              <w:t>Estação de Tratamento de Esgotos (ETE)</w:t>
            </w:r>
          </w:p>
        </w:tc>
        <w:tc>
          <w:tcPr>
            <w:tcW w:w="2450" w:type="dxa"/>
            <w:tcBorders>
              <w:top w:val="single" w:sz="8" w:space="0" w:color="ED7D31"/>
              <w:left w:val="nil"/>
              <w:bottom w:val="nil"/>
              <w:right w:val="nil"/>
            </w:tcBorders>
            <w:shd w:val="clear" w:color="auto" w:fill="F7CAAC"/>
          </w:tcPr>
          <w:p w14:paraId="42FDA129" w14:textId="77777777" w:rsidR="00233435" w:rsidRDefault="00233435">
            <w:pPr>
              <w:keepLines/>
              <w:tabs>
                <w:tab w:val="center" w:pos="0"/>
              </w:tabs>
              <w:spacing w:before="40" w:after="40" w:line="360" w:lineRule="auto"/>
              <w:jc w:val="left"/>
              <w:rPr>
                <w:sz w:val="20"/>
              </w:rPr>
            </w:pPr>
            <w:r>
              <w:rPr>
                <w:sz w:val="20"/>
              </w:rPr>
              <w:t>Sistema de tratamento</w:t>
            </w:r>
          </w:p>
          <w:p w14:paraId="171C6A47" w14:textId="77777777" w:rsidR="00233435" w:rsidRDefault="00233435">
            <w:pPr>
              <w:keepLines/>
              <w:tabs>
                <w:tab w:val="center" w:pos="0"/>
              </w:tabs>
              <w:spacing w:before="40" w:after="40" w:line="360" w:lineRule="auto"/>
              <w:jc w:val="left"/>
              <w:rPr>
                <w:sz w:val="20"/>
              </w:rPr>
            </w:pPr>
            <w:r>
              <w:rPr>
                <w:sz w:val="20"/>
              </w:rPr>
              <w:t>Vazão média (L/s)</w:t>
            </w:r>
          </w:p>
          <w:p w14:paraId="3825EB1A" w14:textId="77777777" w:rsidR="00233435" w:rsidRDefault="00233435">
            <w:pPr>
              <w:keepLines/>
              <w:tabs>
                <w:tab w:val="center" w:pos="0"/>
              </w:tabs>
              <w:spacing w:before="40" w:after="40" w:line="360" w:lineRule="auto"/>
              <w:jc w:val="left"/>
              <w:rPr>
                <w:sz w:val="20"/>
              </w:rPr>
            </w:pPr>
            <w:r>
              <w:rPr>
                <w:sz w:val="20"/>
              </w:rPr>
              <w:t>Vazão média (m³/dia)</w:t>
            </w:r>
          </w:p>
          <w:p w14:paraId="21B91EF6" w14:textId="77777777" w:rsidR="00233435" w:rsidRDefault="00233435">
            <w:pPr>
              <w:keepLines/>
              <w:tabs>
                <w:tab w:val="center" w:pos="0"/>
              </w:tabs>
              <w:spacing w:before="40" w:after="40" w:line="360" w:lineRule="auto"/>
              <w:jc w:val="left"/>
              <w:rPr>
                <w:sz w:val="20"/>
              </w:rPr>
            </w:pPr>
            <w:r>
              <w:rPr>
                <w:sz w:val="20"/>
              </w:rPr>
              <w:t>Alcance</w:t>
            </w:r>
          </w:p>
          <w:p w14:paraId="55E58707" w14:textId="77777777" w:rsidR="00233435" w:rsidRDefault="00233435">
            <w:pPr>
              <w:keepLines/>
              <w:tabs>
                <w:tab w:val="center" w:pos="0"/>
              </w:tabs>
              <w:spacing w:before="40" w:after="40" w:line="360" w:lineRule="auto"/>
              <w:jc w:val="left"/>
              <w:rPr>
                <w:sz w:val="20"/>
              </w:rPr>
            </w:pPr>
            <w:r>
              <w:rPr>
                <w:sz w:val="20"/>
              </w:rPr>
              <w:t>Caixa de areia</w:t>
            </w:r>
          </w:p>
          <w:p w14:paraId="6179F234" w14:textId="77777777" w:rsidR="00233435" w:rsidRDefault="00233435">
            <w:pPr>
              <w:keepLines/>
              <w:tabs>
                <w:tab w:val="center" w:pos="0"/>
              </w:tabs>
              <w:spacing w:before="40" w:after="40" w:line="360" w:lineRule="auto"/>
              <w:jc w:val="left"/>
              <w:rPr>
                <w:sz w:val="20"/>
              </w:rPr>
            </w:pPr>
            <w:r>
              <w:rPr>
                <w:sz w:val="20"/>
              </w:rPr>
              <w:t>Lagoa anaeróbia</w:t>
            </w:r>
          </w:p>
          <w:p w14:paraId="1E4DACDA" w14:textId="77777777" w:rsidR="00233435" w:rsidRDefault="00233435">
            <w:pPr>
              <w:keepLines/>
              <w:tabs>
                <w:tab w:val="center" w:pos="0"/>
              </w:tabs>
              <w:spacing w:before="40" w:after="40" w:line="360" w:lineRule="auto"/>
              <w:jc w:val="left"/>
              <w:rPr>
                <w:sz w:val="20"/>
              </w:rPr>
            </w:pPr>
          </w:p>
          <w:p w14:paraId="24ECF99E" w14:textId="77777777" w:rsidR="00233435" w:rsidRDefault="00233435">
            <w:pPr>
              <w:keepLines/>
              <w:tabs>
                <w:tab w:val="center" w:pos="0"/>
              </w:tabs>
              <w:spacing w:before="40" w:after="40" w:line="360" w:lineRule="auto"/>
              <w:jc w:val="left"/>
              <w:rPr>
                <w:sz w:val="20"/>
              </w:rPr>
            </w:pPr>
          </w:p>
          <w:p w14:paraId="3230F4BF" w14:textId="77777777" w:rsidR="00233435" w:rsidRDefault="00233435">
            <w:pPr>
              <w:keepLines/>
              <w:tabs>
                <w:tab w:val="center" w:pos="0"/>
              </w:tabs>
              <w:spacing w:before="40" w:after="40" w:line="360" w:lineRule="auto"/>
              <w:jc w:val="left"/>
              <w:rPr>
                <w:sz w:val="20"/>
              </w:rPr>
            </w:pPr>
          </w:p>
          <w:p w14:paraId="1B2A0EC4" w14:textId="77777777" w:rsidR="00233435" w:rsidRDefault="00233435">
            <w:pPr>
              <w:keepLines/>
              <w:tabs>
                <w:tab w:val="center" w:pos="0"/>
              </w:tabs>
              <w:spacing w:before="40" w:after="40" w:line="360" w:lineRule="auto"/>
              <w:jc w:val="left"/>
              <w:rPr>
                <w:sz w:val="20"/>
              </w:rPr>
            </w:pPr>
            <w:r>
              <w:rPr>
                <w:sz w:val="20"/>
              </w:rPr>
              <w:t>Lagoas Facultativas</w:t>
            </w:r>
          </w:p>
          <w:p w14:paraId="378544B4" w14:textId="77777777" w:rsidR="00233435" w:rsidRDefault="00233435">
            <w:pPr>
              <w:keepLines/>
              <w:tabs>
                <w:tab w:val="center" w:pos="0"/>
              </w:tabs>
              <w:spacing w:before="40" w:after="40" w:line="360" w:lineRule="auto"/>
              <w:jc w:val="left"/>
              <w:rPr>
                <w:sz w:val="20"/>
              </w:rPr>
            </w:pPr>
          </w:p>
          <w:p w14:paraId="0EA97C85" w14:textId="77777777" w:rsidR="00233435" w:rsidRDefault="00233435">
            <w:pPr>
              <w:keepLines/>
              <w:tabs>
                <w:tab w:val="center" w:pos="0"/>
              </w:tabs>
              <w:spacing w:before="40" w:after="40" w:line="360" w:lineRule="auto"/>
              <w:jc w:val="left"/>
              <w:rPr>
                <w:sz w:val="20"/>
              </w:rPr>
            </w:pPr>
          </w:p>
          <w:p w14:paraId="171AA69A" w14:textId="77777777" w:rsidR="00233435" w:rsidRDefault="00233435">
            <w:pPr>
              <w:keepLines/>
              <w:tabs>
                <w:tab w:val="center" w:pos="0"/>
              </w:tabs>
              <w:spacing w:before="40" w:after="40" w:line="360" w:lineRule="auto"/>
              <w:jc w:val="left"/>
              <w:rPr>
                <w:sz w:val="20"/>
              </w:rPr>
            </w:pPr>
          </w:p>
          <w:p w14:paraId="747622D5" w14:textId="77777777" w:rsidR="00233435" w:rsidRDefault="00233435">
            <w:pPr>
              <w:keepLines/>
              <w:tabs>
                <w:tab w:val="center" w:pos="0"/>
              </w:tabs>
              <w:spacing w:before="40" w:after="40" w:line="360" w:lineRule="auto"/>
              <w:jc w:val="left"/>
              <w:rPr>
                <w:sz w:val="20"/>
              </w:rPr>
            </w:pPr>
            <w:r>
              <w:rPr>
                <w:sz w:val="20"/>
              </w:rPr>
              <w:t>Lagoas de Maturação</w:t>
            </w:r>
          </w:p>
          <w:p w14:paraId="73232AC1" w14:textId="77777777" w:rsidR="00233435" w:rsidRDefault="00233435">
            <w:pPr>
              <w:keepLines/>
              <w:tabs>
                <w:tab w:val="center" w:pos="0"/>
              </w:tabs>
              <w:spacing w:before="40" w:after="40" w:line="360" w:lineRule="auto"/>
              <w:jc w:val="left"/>
              <w:rPr>
                <w:sz w:val="20"/>
              </w:rPr>
            </w:pPr>
          </w:p>
          <w:p w14:paraId="272C252D" w14:textId="77777777" w:rsidR="00233435" w:rsidRDefault="00233435">
            <w:pPr>
              <w:keepLines/>
              <w:tabs>
                <w:tab w:val="center" w:pos="0"/>
              </w:tabs>
              <w:spacing w:before="40" w:after="40" w:line="360" w:lineRule="auto"/>
              <w:jc w:val="left"/>
              <w:rPr>
                <w:sz w:val="20"/>
              </w:rPr>
            </w:pPr>
          </w:p>
          <w:p w14:paraId="639AFAF3" w14:textId="77777777" w:rsidR="00233435" w:rsidRDefault="00233435">
            <w:pPr>
              <w:keepLines/>
              <w:tabs>
                <w:tab w:val="center" w:pos="0"/>
              </w:tabs>
              <w:spacing w:before="40" w:after="40" w:line="360" w:lineRule="auto"/>
              <w:jc w:val="left"/>
              <w:rPr>
                <w:sz w:val="20"/>
              </w:rPr>
            </w:pPr>
          </w:p>
          <w:p w14:paraId="4B9A20AE" w14:textId="77777777" w:rsidR="00233435" w:rsidRDefault="00233435">
            <w:pPr>
              <w:keepLines/>
              <w:tabs>
                <w:tab w:val="center" w:pos="0"/>
              </w:tabs>
              <w:spacing w:before="40" w:after="40" w:line="360" w:lineRule="auto"/>
              <w:jc w:val="left"/>
              <w:rPr>
                <w:sz w:val="20"/>
              </w:rPr>
            </w:pPr>
            <w:r>
              <w:rPr>
                <w:sz w:val="20"/>
              </w:rPr>
              <w:t>Eficiência de tratamento</w:t>
            </w:r>
          </w:p>
          <w:p w14:paraId="72E49C55" w14:textId="77777777" w:rsidR="00233435" w:rsidRDefault="00233435">
            <w:pPr>
              <w:keepLines/>
              <w:tabs>
                <w:tab w:val="center" w:pos="0"/>
              </w:tabs>
              <w:spacing w:before="40" w:after="40" w:line="360" w:lineRule="auto"/>
              <w:jc w:val="left"/>
              <w:rPr>
                <w:sz w:val="20"/>
              </w:rPr>
            </w:pPr>
          </w:p>
        </w:tc>
        <w:tc>
          <w:tcPr>
            <w:tcW w:w="2393" w:type="dxa"/>
            <w:tcBorders>
              <w:top w:val="single" w:sz="8" w:space="0" w:color="ED7D31"/>
              <w:left w:val="nil"/>
              <w:bottom w:val="nil"/>
              <w:right w:val="nil"/>
            </w:tcBorders>
          </w:tcPr>
          <w:p w14:paraId="474E6303" w14:textId="77777777" w:rsidR="00233435" w:rsidRDefault="00233435">
            <w:pPr>
              <w:keepLines/>
              <w:tabs>
                <w:tab w:val="center" w:pos="0"/>
              </w:tabs>
              <w:spacing w:before="40" w:after="40" w:line="360" w:lineRule="auto"/>
              <w:jc w:val="left"/>
              <w:rPr>
                <w:sz w:val="20"/>
              </w:rPr>
            </w:pPr>
            <w:r>
              <w:rPr>
                <w:sz w:val="20"/>
              </w:rPr>
              <w:t>Lagoas de estabilização</w:t>
            </w:r>
          </w:p>
          <w:p w14:paraId="253946EE" w14:textId="77777777" w:rsidR="00233435" w:rsidRDefault="00233435">
            <w:pPr>
              <w:keepLines/>
              <w:tabs>
                <w:tab w:val="center" w:pos="0"/>
              </w:tabs>
              <w:spacing w:before="40" w:after="40" w:line="360" w:lineRule="auto"/>
              <w:jc w:val="left"/>
              <w:rPr>
                <w:sz w:val="20"/>
              </w:rPr>
            </w:pPr>
          </w:p>
          <w:p w14:paraId="2162CDF6" w14:textId="77777777" w:rsidR="00233435" w:rsidRDefault="00233435">
            <w:pPr>
              <w:keepLines/>
              <w:tabs>
                <w:tab w:val="center" w:pos="0"/>
              </w:tabs>
              <w:spacing w:before="40" w:after="40" w:line="360" w:lineRule="auto"/>
              <w:jc w:val="left"/>
              <w:rPr>
                <w:sz w:val="20"/>
              </w:rPr>
            </w:pPr>
          </w:p>
          <w:p w14:paraId="6684245E" w14:textId="77777777" w:rsidR="00233435" w:rsidRDefault="00233435">
            <w:pPr>
              <w:keepLines/>
              <w:tabs>
                <w:tab w:val="center" w:pos="0"/>
              </w:tabs>
              <w:spacing w:before="40" w:after="40" w:line="360" w:lineRule="auto"/>
              <w:jc w:val="left"/>
              <w:rPr>
                <w:sz w:val="20"/>
              </w:rPr>
            </w:pPr>
            <w:r>
              <w:rPr>
                <w:sz w:val="20"/>
              </w:rPr>
              <w:t>2042</w:t>
            </w:r>
          </w:p>
          <w:p w14:paraId="7674075B" w14:textId="77777777" w:rsidR="00233435" w:rsidRDefault="00233435">
            <w:pPr>
              <w:keepLines/>
              <w:tabs>
                <w:tab w:val="center" w:pos="0"/>
              </w:tabs>
              <w:spacing w:before="40" w:after="40" w:line="360" w:lineRule="auto"/>
              <w:jc w:val="left"/>
              <w:rPr>
                <w:sz w:val="20"/>
              </w:rPr>
            </w:pPr>
            <w:r>
              <w:rPr>
                <w:sz w:val="20"/>
              </w:rPr>
              <w:t>Tipo canal</w:t>
            </w:r>
          </w:p>
          <w:p w14:paraId="5C4B2CC3" w14:textId="77777777" w:rsidR="00233435" w:rsidRDefault="00233435">
            <w:pPr>
              <w:keepLines/>
              <w:tabs>
                <w:tab w:val="center" w:pos="0"/>
              </w:tabs>
              <w:spacing w:before="40" w:after="40" w:line="360" w:lineRule="auto"/>
              <w:jc w:val="left"/>
              <w:rPr>
                <w:sz w:val="20"/>
              </w:rPr>
            </w:pPr>
            <w:r>
              <w:rPr>
                <w:sz w:val="20"/>
              </w:rPr>
              <w:t>Número de lagoas</w:t>
            </w:r>
          </w:p>
          <w:p w14:paraId="4B0114AC" w14:textId="77777777" w:rsidR="00233435" w:rsidRDefault="00233435">
            <w:pPr>
              <w:keepLines/>
              <w:tabs>
                <w:tab w:val="center" w:pos="0"/>
              </w:tabs>
              <w:spacing w:before="40" w:after="40" w:line="360" w:lineRule="auto"/>
              <w:jc w:val="left"/>
              <w:rPr>
                <w:sz w:val="20"/>
              </w:rPr>
            </w:pPr>
            <w:r>
              <w:rPr>
                <w:sz w:val="20"/>
              </w:rPr>
              <w:t>Tempo detenção</w:t>
            </w:r>
          </w:p>
          <w:p w14:paraId="0382F08A" w14:textId="77777777" w:rsidR="00233435" w:rsidRDefault="00233435">
            <w:pPr>
              <w:keepLines/>
              <w:tabs>
                <w:tab w:val="center" w:pos="0"/>
              </w:tabs>
              <w:spacing w:before="40" w:after="40" w:line="360" w:lineRule="auto"/>
              <w:jc w:val="left"/>
              <w:rPr>
                <w:sz w:val="20"/>
              </w:rPr>
            </w:pPr>
            <w:r>
              <w:rPr>
                <w:sz w:val="20"/>
              </w:rPr>
              <w:t>Dimensões (</w:t>
            </w:r>
            <w:proofErr w:type="spellStart"/>
            <w:r>
              <w:rPr>
                <w:sz w:val="20"/>
              </w:rPr>
              <w:t>LxC</w:t>
            </w:r>
            <w:proofErr w:type="spellEnd"/>
            <w:r>
              <w:rPr>
                <w:sz w:val="20"/>
              </w:rPr>
              <w:t>)</w:t>
            </w:r>
          </w:p>
          <w:p w14:paraId="5152A0BE" w14:textId="77777777" w:rsidR="00233435" w:rsidRDefault="00233435">
            <w:pPr>
              <w:keepLines/>
              <w:tabs>
                <w:tab w:val="center" w:pos="0"/>
              </w:tabs>
              <w:spacing w:before="40" w:after="40" w:line="360" w:lineRule="auto"/>
              <w:jc w:val="left"/>
              <w:rPr>
                <w:sz w:val="20"/>
              </w:rPr>
            </w:pPr>
            <w:r>
              <w:rPr>
                <w:sz w:val="20"/>
              </w:rPr>
              <w:t>Altura útil</w:t>
            </w:r>
          </w:p>
          <w:p w14:paraId="69ED8538" w14:textId="77777777" w:rsidR="00233435" w:rsidRDefault="00233435">
            <w:pPr>
              <w:keepLines/>
              <w:tabs>
                <w:tab w:val="center" w:pos="0"/>
              </w:tabs>
              <w:spacing w:before="40" w:after="40" w:line="360" w:lineRule="auto"/>
              <w:jc w:val="left"/>
              <w:rPr>
                <w:sz w:val="20"/>
              </w:rPr>
            </w:pPr>
            <w:r>
              <w:rPr>
                <w:sz w:val="20"/>
              </w:rPr>
              <w:t>Número de lagoas</w:t>
            </w:r>
          </w:p>
          <w:p w14:paraId="581C9A45" w14:textId="77777777" w:rsidR="00233435" w:rsidRDefault="00233435">
            <w:pPr>
              <w:keepLines/>
              <w:tabs>
                <w:tab w:val="center" w:pos="0"/>
              </w:tabs>
              <w:spacing w:before="40" w:after="40" w:line="360" w:lineRule="auto"/>
              <w:jc w:val="left"/>
              <w:rPr>
                <w:sz w:val="20"/>
              </w:rPr>
            </w:pPr>
            <w:r>
              <w:rPr>
                <w:sz w:val="20"/>
              </w:rPr>
              <w:t>Tempo detenção</w:t>
            </w:r>
          </w:p>
          <w:p w14:paraId="5C573C9B" w14:textId="77777777" w:rsidR="00233435" w:rsidRDefault="00233435">
            <w:pPr>
              <w:keepLines/>
              <w:tabs>
                <w:tab w:val="center" w:pos="0"/>
              </w:tabs>
              <w:spacing w:before="40" w:after="40" w:line="360" w:lineRule="auto"/>
              <w:jc w:val="left"/>
              <w:rPr>
                <w:sz w:val="20"/>
              </w:rPr>
            </w:pPr>
            <w:r>
              <w:rPr>
                <w:sz w:val="20"/>
              </w:rPr>
              <w:t>Dimensões (</w:t>
            </w:r>
            <w:proofErr w:type="spellStart"/>
            <w:r>
              <w:rPr>
                <w:sz w:val="20"/>
              </w:rPr>
              <w:t>LxC</w:t>
            </w:r>
            <w:proofErr w:type="spellEnd"/>
            <w:r>
              <w:rPr>
                <w:sz w:val="20"/>
              </w:rPr>
              <w:t>)</w:t>
            </w:r>
          </w:p>
          <w:p w14:paraId="19BCE399" w14:textId="77777777" w:rsidR="00233435" w:rsidRDefault="00233435">
            <w:pPr>
              <w:keepLines/>
              <w:tabs>
                <w:tab w:val="center" w:pos="0"/>
              </w:tabs>
              <w:spacing w:before="40" w:after="40" w:line="360" w:lineRule="auto"/>
              <w:jc w:val="left"/>
              <w:rPr>
                <w:sz w:val="20"/>
              </w:rPr>
            </w:pPr>
            <w:r>
              <w:rPr>
                <w:sz w:val="20"/>
              </w:rPr>
              <w:t>Altura útil</w:t>
            </w:r>
          </w:p>
          <w:p w14:paraId="7E741D86" w14:textId="77777777" w:rsidR="00233435" w:rsidRDefault="00233435">
            <w:pPr>
              <w:keepLines/>
              <w:tabs>
                <w:tab w:val="center" w:pos="0"/>
              </w:tabs>
              <w:spacing w:before="40" w:after="40" w:line="360" w:lineRule="auto"/>
              <w:jc w:val="left"/>
              <w:rPr>
                <w:sz w:val="20"/>
              </w:rPr>
            </w:pPr>
            <w:r>
              <w:rPr>
                <w:sz w:val="20"/>
              </w:rPr>
              <w:t>Número de lagoas</w:t>
            </w:r>
          </w:p>
          <w:p w14:paraId="479D9FAE" w14:textId="77777777" w:rsidR="00233435" w:rsidRDefault="00233435">
            <w:pPr>
              <w:keepLines/>
              <w:tabs>
                <w:tab w:val="center" w:pos="0"/>
              </w:tabs>
              <w:spacing w:before="40" w:after="40" w:line="360" w:lineRule="auto"/>
              <w:jc w:val="left"/>
              <w:rPr>
                <w:sz w:val="20"/>
              </w:rPr>
            </w:pPr>
            <w:r>
              <w:rPr>
                <w:sz w:val="20"/>
              </w:rPr>
              <w:t>Tempo detenção</w:t>
            </w:r>
          </w:p>
          <w:p w14:paraId="0503B5C0" w14:textId="77777777" w:rsidR="00233435" w:rsidRDefault="00233435">
            <w:pPr>
              <w:keepLines/>
              <w:tabs>
                <w:tab w:val="center" w:pos="0"/>
              </w:tabs>
              <w:spacing w:before="40" w:after="40" w:line="360" w:lineRule="auto"/>
              <w:jc w:val="left"/>
              <w:rPr>
                <w:sz w:val="20"/>
              </w:rPr>
            </w:pPr>
            <w:r>
              <w:rPr>
                <w:sz w:val="20"/>
              </w:rPr>
              <w:t>Dimensões (</w:t>
            </w:r>
            <w:proofErr w:type="spellStart"/>
            <w:r>
              <w:rPr>
                <w:sz w:val="20"/>
              </w:rPr>
              <w:t>LxC</w:t>
            </w:r>
            <w:proofErr w:type="spellEnd"/>
            <w:r>
              <w:rPr>
                <w:sz w:val="20"/>
              </w:rPr>
              <w:t>)</w:t>
            </w:r>
          </w:p>
          <w:p w14:paraId="7A602A90" w14:textId="77777777" w:rsidR="00233435" w:rsidRDefault="00233435">
            <w:pPr>
              <w:keepLines/>
              <w:tabs>
                <w:tab w:val="center" w:pos="0"/>
              </w:tabs>
              <w:spacing w:before="40" w:after="40" w:line="360" w:lineRule="auto"/>
              <w:jc w:val="left"/>
              <w:rPr>
                <w:sz w:val="20"/>
              </w:rPr>
            </w:pPr>
            <w:r>
              <w:rPr>
                <w:sz w:val="20"/>
              </w:rPr>
              <w:t>Altura útil</w:t>
            </w:r>
          </w:p>
          <w:p w14:paraId="564DCFC5" w14:textId="77777777" w:rsidR="00233435" w:rsidRDefault="00233435">
            <w:pPr>
              <w:keepLines/>
              <w:tabs>
                <w:tab w:val="center" w:pos="0"/>
              </w:tabs>
              <w:spacing w:before="40" w:after="40" w:line="360" w:lineRule="auto"/>
              <w:jc w:val="left"/>
              <w:rPr>
                <w:sz w:val="20"/>
              </w:rPr>
            </w:pPr>
            <w:r>
              <w:rPr>
                <w:sz w:val="20"/>
              </w:rPr>
              <w:t>Remoção da carga orgânica</w:t>
            </w:r>
          </w:p>
          <w:p w14:paraId="0228A358" w14:textId="77777777" w:rsidR="00233435" w:rsidRDefault="00233435">
            <w:pPr>
              <w:keepLines/>
              <w:tabs>
                <w:tab w:val="center" w:pos="0"/>
              </w:tabs>
              <w:spacing w:before="40" w:after="40" w:line="360" w:lineRule="auto"/>
              <w:jc w:val="left"/>
              <w:rPr>
                <w:sz w:val="20"/>
              </w:rPr>
            </w:pPr>
            <w:r>
              <w:rPr>
                <w:sz w:val="20"/>
              </w:rPr>
              <w:t>Decaimento bacteriano</w:t>
            </w:r>
          </w:p>
        </w:tc>
        <w:tc>
          <w:tcPr>
            <w:tcW w:w="2502" w:type="dxa"/>
            <w:tcBorders>
              <w:top w:val="single" w:sz="8" w:space="0" w:color="ED7D31"/>
              <w:left w:val="nil"/>
              <w:bottom w:val="nil"/>
              <w:right w:val="single" w:sz="8" w:space="0" w:color="ED7D31"/>
            </w:tcBorders>
            <w:shd w:val="clear" w:color="auto" w:fill="F7CAAC"/>
          </w:tcPr>
          <w:p w14:paraId="6C0F1439" w14:textId="77777777" w:rsidR="00233435" w:rsidRDefault="00233435">
            <w:pPr>
              <w:keepLines/>
              <w:tabs>
                <w:tab w:val="center" w:pos="0"/>
              </w:tabs>
              <w:spacing w:before="40" w:after="40" w:line="360" w:lineRule="auto"/>
              <w:jc w:val="left"/>
              <w:rPr>
                <w:b/>
                <w:bCs/>
                <w:sz w:val="20"/>
              </w:rPr>
            </w:pPr>
          </w:p>
          <w:p w14:paraId="1987C3D3" w14:textId="77777777" w:rsidR="00233435" w:rsidRDefault="00233435">
            <w:pPr>
              <w:keepLines/>
              <w:tabs>
                <w:tab w:val="center" w:pos="0"/>
              </w:tabs>
              <w:spacing w:before="40" w:after="40" w:line="360" w:lineRule="auto"/>
              <w:jc w:val="left"/>
              <w:rPr>
                <w:b/>
                <w:bCs/>
                <w:sz w:val="20"/>
              </w:rPr>
            </w:pPr>
            <w:r>
              <w:rPr>
                <w:b/>
                <w:bCs/>
                <w:sz w:val="20"/>
              </w:rPr>
              <w:t>15,59 L/s</w:t>
            </w:r>
          </w:p>
          <w:p w14:paraId="08703C77" w14:textId="77777777" w:rsidR="00233435" w:rsidRDefault="00233435">
            <w:pPr>
              <w:keepLines/>
              <w:tabs>
                <w:tab w:val="center" w:pos="0"/>
              </w:tabs>
              <w:spacing w:before="40" w:after="40" w:line="360" w:lineRule="auto"/>
              <w:jc w:val="left"/>
              <w:rPr>
                <w:b/>
                <w:bCs/>
                <w:sz w:val="20"/>
              </w:rPr>
            </w:pPr>
            <w:r>
              <w:rPr>
                <w:b/>
                <w:bCs/>
                <w:sz w:val="20"/>
              </w:rPr>
              <w:t>1346,73 m³/dia</w:t>
            </w:r>
          </w:p>
          <w:p w14:paraId="54CC474B" w14:textId="77777777" w:rsidR="00233435" w:rsidRDefault="00233435">
            <w:pPr>
              <w:keepLines/>
              <w:tabs>
                <w:tab w:val="center" w:pos="0"/>
              </w:tabs>
              <w:spacing w:before="40" w:after="40" w:line="360" w:lineRule="auto"/>
              <w:jc w:val="left"/>
              <w:rPr>
                <w:b/>
                <w:bCs/>
                <w:sz w:val="20"/>
              </w:rPr>
            </w:pPr>
          </w:p>
          <w:p w14:paraId="3BD7EC93" w14:textId="77777777" w:rsidR="00233435" w:rsidRDefault="00233435">
            <w:pPr>
              <w:keepLines/>
              <w:tabs>
                <w:tab w:val="center" w:pos="0"/>
              </w:tabs>
              <w:spacing w:before="40" w:after="40" w:line="360" w:lineRule="auto"/>
              <w:jc w:val="left"/>
              <w:rPr>
                <w:b/>
                <w:bCs/>
                <w:sz w:val="20"/>
              </w:rPr>
            </w:pPr>
          </w:p>
          <w:p w14:paraId="659BA58E" w14:textId="77777777" w:rsidR="00233435" w:rsidRDefault="00233435">
            <w:pPr>
              <w:keepLines/>
              <w:tabs>
                <w:tab w:val="center" w:pos="0"/>
              </w:tabs>
              <w:spacing w:before="40" w:after="40" w:line="360" w:lineRule="auto"/>
              <w:jc w:val="left"/>
              <w:rPr>
                <w:b/>
                <w:bCs/>
                <w:sz w:val="20"/>
              </w:rPr>
            </w:pPr>
            <w:r>
              <w:rPr>
                <w:b/>
                <w:bCs/>
                <w:sz w:val="20"/>
              </w:rPr>
              <w:t>1 unid.</w:t>
            </w:r>
          </w:p>
          <w:p w14:paraId="1F2B36D8" w14:textId="77777777" w:rsidR="00233435" w:rsidRDefault="00233435">
            <w:pPr>
              <w:keepLines/>
              <w:tabs>
                <w:tab w:val="center" w:pos="0"/>
              </w:tabs>
              <w:spacing w:before="40" w:after="40" w:line="360" w:lineRule="auto"/>
              <w:jc w:val="left"/>
              <w:rPr>
                <w:b/>
                <w:bCs/>
                <w:sz w:val="20"/>
              </w:rPr>
            </w:pPr>
            <w:r>
              <w:rPr>
                <w:b/>
                <w:bCs/>
                <w:sz w:val="20"/>
              </w:rPr>
              <w:t>3 dias</w:t>
            </w:r>
          </w:p>
          <w:p w14:paraId="57E3B26A" w14:textId="77777777" w:rsidR="00233435" w:rsidRDefault="00233435">
            <w:pPr>
              <w:keepLines/>
              <w:tabs>
                <w:tab w:val="center" w:pos="0"/>
              </w:tabs>
              <w:spacing w:before="40" w:after="40" w:line="360" w:lineRule="auto"/>
              <w:jc w:val="left"/>
              <w:rPr>
                <w:b/>
                <w:bCs/>
                <w:sz w:val="20"/>
              </w:rPr>
            </w:pPr>
            <w:r>
              <w:rPr>
                <w:b/>
                <w:bCs/>
                <w:sz w:val="20"/>
              </w:rPr>
              <w:t>49,5 m x 31,0 m</w:t>
            </w:r>
          </w:p>
          <w:p w14:paraId="55408451" w14:textId="77777777" w:rsidR="00233435" w:rsidRDefault="00233435">
            <w:pPr>
              <w:keepLines/>
              <w:tabs>
                <w:tab w:val="center" w:pos="0"/>
              </w:tabs>
              <w:spacing w:before="40" w:after="40" w:line="360" w:lineRule="auto"/>
              <w:jc w:val="left"/>
              <w:rPr>
                <w:b/>
                <w:bCs/>
                <w:sz w:val="20"/>
              </w:rPr>
            </w:pPr>
            <w:r>
              <w:rPr>
                <w:b/>
                <w:bCs/>
                <w:sz w:val="20"/>
              </w:rPr>
              <w:t>4,50 m</w:t>
            </w:r>
          </w:p>
          <w:p w14:paraId="27210246" w14:textId="77777777" w:rsidR="00233435" w:rsidRDefault="00233435">
            <w:pPr>
              <w:keepLines/>
              <w:tabs>
                <w:tab w:val="center" w:pos="0"/>
              </w:tabs>
              <w:spacing w:before="40" w:after="40" w:line="360" w:lineRule="auto"/>
              <w:jc w:val="left"/>
              <w:rPr>
                <w:b/>
                <w:bCs/>
                <w:sz w:val="20"/>
              </w:rPr>
            </w:pPr>
            <w:r>
              <w:rPr>
                <w:b/>
                <w:bCs/>
                <w:sz w:val="20"/>
              </w:rPr>
              <w:t>2 unid.</w:t>
            </w:r>
          </w:p>
          <w:p w14:paraId="38611205" w14:textId="77777777" w:rsidR="00233435" w:rsidRDefault="00233435">
            <w:pPr>
              <w:keepLines/>
              <w:tabs>
                <w:tab w:val="center" w:pos="0"/>
              </w:tabs>
              <w:spacing w:before="40" w:after="40" w:line="360" w:lineRule="auto"/>
              <w:jc w:val="left"/>
              <w:rPr>
                <w:b/>
                <w:bCs/>
                <w:sz w:val="20"/>
              </w:rPr>
            </w:pPr>
            <w:r>
              <w:rPr>
                <w:b/>
                <w:bCs/>
                <w:sz w:val="20"/>
              </w:rPr>
              <w:t>12,2 dias</w:t>
            </w:r>
          </w:p>
          <w:p w14:paraId="7EFD1471" w14:textId="77777777" w:rsidR="00233435" w:rsidRDefault="00233435">
            <w:pPr>
              <w:keepLines/>
              <w:tabs>
                <w:tab w:val="center" w:pos="0"/>
              </w:tabs>
              <w:spacing w:before="40" w:after="40" w:line="360" w:lineRule="auto"/>
              <w:jc w:val="left"/>
              <w:rPr>
                <w:b/>
                <w:bCs/>
                <w:sz w:val="20"/>
              </w:rPr>
            </w:pPr>
            <w:r>
              <w:rPr>
                <w:b/>
                <w:bCs/>
                <w:sz w:val="20"/>
              </w:rPr>
              <w:t>79,80 m x 54,80 m</w:t>
            </w:r>
          </w:p>
          <w:p w14:paraId="4E062FF5" w14:textId="77777777" w:rsidR="00233435" w:rsidRDefault="00233435">
            <w:pPr>
              <w:keepLines/>
              <w:tabs>
                <w:tab w:val="center" w:pos="0"/>
              </w:tabs>
              <w:spacing w:before="40" w:after="40" w:line="360" w:lineRule="auto"/>
              <w:jc w:val="left"/>
              <w:rPr>
                <w:b/>
                <w:bCs/>
                <w:sz w:val="20"/>
              </w:rPr>
            </w:pPr>
            <w:r>
              <w:rPr>
                <w:b/>
                <w:bCs/>
                <w:sz w:val="20"/>
              </w:rPr>
              <w:t>2,25 m</w:t>
            </w:r>
          </w:p>
          <w:p w14:paraId="5E6A9C0D" w14:textId="77777777" w:rsidR="00233435" w:rsidRDefault="00233435">
            <w:pPr>
              <w:keepLines/>
              <w:tabs>
                <w:tab w:val="center" w:pos="0"/>
              </w:tabs>
              <w:spacing w:before="40" w:after="40" w:line="360" w:lineRule="auto"/>
              <w:jc w:val="left"/>
              <w:rPr>
                <w:b/>
                <w:bCs/>
                <w:sz w:val="20"/>
              </w:rPr>
            </w:pPr>
            <w:r>
              <w:rPr>
                <w:b/>
                <w:bCs/>
                <w:sz w:val="20"/>
              </w:rPr>
              <w:t>2 unid.</w:t>
            </w:r>
          </w:p>
          <w:p w14:paraId="3AF17497" w14:textId="77777777" w:rsidR="00233435" w:rsidRDefault="00233435">
            <w:pPr>
              <w:keepLines/>
              <w:tabs>
                <w:tab w:val="center" w:pos="0"/>
              </w:tabs>
              <w:spacing w:before="40" w:after="40" w:line="360" w:lineRule="auto"/>
              <w:jc w:val="left"/>
              <w:rPr>
                <w:b/>
                <w:bCs/>
                <w:sz w:val="20"/>
              </w:rPr>
            </w:pPr>
            <w:r>
              <w:rPr>
                <w:b/>
                <w:bCs/>
                <w:sz w:val="20"/>
              </w:rPr>
              <w:t>3,03 dias</w:t>
            </w:r>
          </w:p>
          <w:p w14:paraId="5C12A4D6" w14:textId="77777777" w:rsidR="00233435" w:rsidRDefault="00233435">
            <w:pPr>
              <w:keepLines/>
              <w:tabs>
                <w:tab w:val="center" w:pos="0"/>
              </w:tabs>
              <w:spacing w:before="40" w:after="40" w:line="360" w:lineRule="auto"/>
              <w:jc w:val="left"/>
              <w:rPr>
                <w:b/>
                <w:bCs/>
                <w:sz w:val="20"/>
              </w:rPr>
            </w:pPr>
            <w:r>
              <w:rPr>
                <w:b/>
                <w:bCs/>
                <w:sz w:val="20"/>
              </w:rPr>
              <w:t>86,60 m x 44,10 m</w:t>
            </w:r>
          </w:p>
          <w:p w14:paraId="524A99BB" w14:textId="77777777" w:rsidR="00233435" w:rsidRDefault="00233435">
            <w:pPr>
              <w:keepLines/>
              <w:tabs>
                <w:tab w:val="center" w:pos="0"/>
              </w:tabs>
              <w:spacing w:before="40" w:after="40" w:line="360" w:lineRule="auto"/>
              <w:jc w:val="left"/>
              <w:rPr>
                <w:b/>
                <w:bCs/>
                <w:sz w:val="20"/>
              </w:rPr>
            </w:pPr>
            <w:r>
              <w:rPr>
                <w:b/>
                <w:bCs/>
                <w:sz w:val="20"/>
              </w:rPr>
              <w:t>1,20 m</w:t>
            </w:r>
          </w:p>
          <w:p w14:paraId="12F87BAB" w14:textId="77777777" w:rsidR="00233435" w:rsidRDefault="00233435">
            <w:pPr>
              <w:keepLines/>
              <w:tabs>
                <w:tab w:val="center" w:pos="0"/>
              </w:tabs>
              <w:spacing w:before="40" w:after="40" w:line="360" w:lineRule="auto"/>
              <w:jc w:val="left"/>
              <w:rPr>
                <w:b/>
                <w:bCs/>
                <w:sz w:val="20"/>
              </w:rPr>
            </w:pPr>
            <w:r>
              <w:rPr>
                <w:b/>
                <w:bCs/>
                <w:sz w:val="20"/>
              </w:rPr>
              <w:t>95,10%</w:t>
            </w:r>
          </w:p>
          <w:p w14:paraId="61AD15B4" w14:textId="77777777" w:rsidR="00233435" w:rsidRDefault="00233435">
            <w:pPr>
              <w:keepLines/>
              <w:tabs>
                <w:tab w:val="center" w:pos="0"/>
              </w:tabs>
              <w:spacing w:before="40" w:after="40" w:line="360" w:lineRule="auto"/>
              <w:jc w:val="left"/>
              <w:rPr>
                <w:b/>
                <w:bCs/>
                <w:sz w:val="20"/>
              </w:rPr>
            </w:pPr>
          </w:p>
          <w:p w14:paraId="48267847" w14:textId="77777777" w:rsidR="00233435" w:rsidRDefault="00233435">
            <w:pPr>
              <w:keepLines/>
              <w:tabs>
                <w:tab w:val="center" w:pos="0"/>
              </w:tabs>
              <w:spacing w:before="40" w:after="40" w:line="360" w:lineRule="auto"/>
              <w:jc w:val="left"/>
              <w:rPr>
                <w:b/>
                <w:bCs/>
                <w:sz w:val="20"/>
              </w:rPr>
            </w:pPr>
            <w:r>
              <w:rPr>
                <w:b/>
                <w:bCs/>
                <w:sz w:val="20"/>
              </w:rPr>
              <w:t>90,00%</w:t>
            </w:r>
          </w:p>
        </w:tc>
      </w:tr>
      <w:tr w:rsidR="00233435" w14:paraId="34B64C3E" w14:textId="77777777" w:rsidTr="00233435">
        <w:trPr>
          <w:trHeight w:val="1823"/>
        </w:trPr>
        <w:tc>
          <w:tcPr>
            <w:tcW w:w="1668" w:type="dxa"/>
            <w:tcBorders>
              <w:top w:val="double" w:sz="6" w:space="0" w:color="ED7D31"/>
              <w:left w:val="single" w:sz="8" w:space="0" w:color="ED7D31"/>
              <w:bottom w:val="single" w:sz="8" w:space="0" w:color="ED7D31"/>
              <w:right w:val="nil"/>
            </w:tcBorders>
            <w:hideMark/>
          </w:tcPr>
          <w:p w14:paraId="01B4B44C" w14:textId="77777777" w:rsidR="00233435" w:rsidRDefault="00233435">
            <w:pPr>
              <w:keepLines/>
              <w:tabs>
                <w:tab w:val="center" w:pos="0"/>
              </w:tabs>
              <w:spacing w:before="40" w:after="40" w:line="360" w:lineRule="auto"/>
              <w:rPr>
                <w:rFonts w:cs="Arial"/>
                <w:b/>
                <w:bCs/>
                <w:sz w:val="20"/>
              </w:rPr>
            </w:pPr>
            <w:r>
              <w:rPr>
                <w:rFonts w:cs="Arial"/>
                <w:b/>
                <w:bCs/>
                <w:sz w:val="20"/>
              </w:rPr>
              <w:t>Emissário Final</w:t>
            </w:r>
          </w:p>
        </w:tc>
        <w:tc>
          <w:tcPr>
            <w:tcW w:w="2450" w:type="dxa"/>
            <w:tcBorders>
              <w:top w:val="double" w:sz="6" w:space="0" w:color="ED7D31"/>
              <w:left w:val="nil"/>
              <w:bottom w:val="single" w:sz="8" w:space="0" w:color="ED7D31"/>
              <w:right w:val="nil"/>
            </w:tcBorders>
            <w:shd w:val="clear" w:color="auto" w:fill="F7CAAC"/>
          </w:tcPr>
          <w:p w14:paraId="0C7583B5" w14:textId="77777777" w:rsidR="00233435" w:rsidRDefault="00233435">
            <w:pPr>
              <w:keepLines/>
              <w:shd w:val="clear" w:color="auto" w:fill="F7CAAC"/>
              <w:tabs>
                <w:tab w:val="center" w:pos="0"/>
              </w:tabs>
              <w:spacing w:before="40" w:after="40" w:line="360" w:lineRule="auto"/>
              <w:rPr>
                <w:rFonts w:cs="Arial"/>
                <w:b/>
                <w:bCs/>
                <w:sz w:val="20"/>
              </w:rPr>
            </w:pPr>
          </w:p>
          <w:p w14:paraId="134A5DCC" w14:textId="77777777" w:rsidR="00233435" w:rsidRDefault="00233435">
            <w:pPr>
              <w:keepLines/>
              <w:shd w:val="clear" w:color="auto" w:fill="F7CAAC"/>
              <w:tabs>
                <w:tab w:val="center" w:pos="0"/>
              </w:tabs>
              <w:spacing w:before="40" w:after="40" w:line="360" w:lineRule="auto"/>
              <w:rPr>
                <w:rFonts w:cs="Arial"/>
                <w:b/>
                <w:bCs/>
                <w:sz w:val="20"/>
              </w:rPr>
            </w:pPr>
          </w:p>
          <w:p w14:paraId="26FD1792" w14:textId="77777777" w:rsidR="00233435" w:rsidRDefault="00233435">
            <w:pPr>
              <w:keepLines/>
              <w:shd w:val="clear" w:color="auto" w:fill="F7CAAC"/>
              <w:tabs>
                <w:tab w:val="center" w:pos="0"/>
              </w:tabs>
              <w:spacing w:before="40" w:after="40" w:line="360" w:lineRule="auto"/>
              <w:rPr>
                <w:rFonts w:cs="Arial"/>
                <w:b/>
                <w:bCs/>
                <w:sz w:val="20"/>
              </w:rPr>
            </w:pPr>
          </w:p>
          <w:p w14:paraId="567DF6AB" w14:textId="77777777" w:rsidR="00233435" w:rsidRDefault="00233435">
            <w:pPr>
              <w:keepLines/>
              <w:shd w:val="clear" w:color="auto" w:fill="F7CAAC"/>
              <w:tabs>
                <w:tab w:val="center" w:pos="0"/>
              </w:tabs>
              <w:spacing w:before="40" w:after="40" w:line="360" w:lineRule="auto"/>
              <w:rPr>
                <w:rFonts w:cs="Arial"/>
                <w:b/>
                <w:bCs/>
                <w:sz w:val="20"/>
              </w:rPr>
            </w:pPr>
          </w:p>
          <w:p w14:paraId="396CF046" w14:textId="77777777" w:rsidR="00233435" w:rsidRDefault="00233435">
            <w:pPr>
              <w:keepLines/>
              <w:shd w:val="clear" w:color="auto" w:fill="F7CAAC"/>
              <w:tabs>
                <w:tab w:val="center" w:pos="0"/>
              </w:tabs>
              <w:spacing w:before="40" w:after="40" w:line="360" w:lineRule="auto"/>
              <w:rPr>
                <w:rFonts w:cs="Arial"/>
                <w:b/>
                <w:bCs/>
                <w:sz w:val="20"/>
              </w:rPr>
            </w:pPr>
            <w:r>
              <w:rPr>
                <w:rFonts w:cs="Arial"/>
                <w:b/>
                <w:bCs/>
                <w:sz w:val="20"/>
              </w:rPr>
              <w:t>Corpo Receptor</w:t>
            </w:r>
          </w:p>
        </w:tc>
        <w:tc>
          <w:tcPr>
            <w:tcW w:w="2393" w:type="dxa"/>
            <w:tcBorders>
              <w:top w:val="double" w:sz="6" w:space="0" w:color="ED7D31"/>
              <w:left w:val="nil"/>
              <w:bottom w:val="single" w:sz="8" w:space="0" w:color="ED7D31"/>
              <w:right w:val="nil"/>
            </w:tcBorders>
            <w:hideMark/>
          </w:tcPr>
          <w:p w14:paraId="234A900A" w14:textId="77777777" w:rsidR="00233435" w:rsidRDefault="00233435">
            <w:pPr>
              <w:keepLines/>
              <w:tabs>
                <w:tab w:val="center" w:pos="0"/>
              </w:tabs>
              <w:spacing w:before="40" w:after="40" w:line="360" w:lineRule="auto"/>
              <w:rPr>
                <w:rFonts w:cs="Arial"/>
                <w:bCs/>
                <w:sz w:val="20"/>
              </w:rPr>
            </w:pPr>
            <w:r>
              <w:rPr>
                <w:rFonts w:cs="Arial"/>
                <w:bCs/>
                <w:sz w:val="20"/>
              </w:rPr>
              <w:t>DN</w:t>
            </w:r>
          </w:p>
          <w:p w14:paraId="7E84849B" w14:textId="77777777" w:rsidR="00233435" w:rsidRDefault="00233435">
            <w:pPr>
              <w:keepLines/>
              <w:tabs>
                <w:tab w:val="center" w:pos="0"/>
              </w:tabs>
              <w:spacing w:before="40" w:after="40" w:line="360" w:lineRule="auto"/>
              <w:rPr>
                <w:rFonts w:cs="Arial"/>
                <w:bCs/>
                <w:sz w:val="20"/>
              </w:rPr>
            </w:pPr>
            <w:r>
              <w:rPr>
                <w:rFonts w:cs="Arial"/>
                <w:bCs/>
                <w:sz w:val="20"/>
              </w:rPr>
              <w:t>Extensão</w:t>
            </w:r>
          </w:p>
          <w:p w14:paraId="3CE01842" w14:textId="77777777" w:rsidR="00233435" w:rsidRDefault="00233435">
            <w:pPr>
              <w:keepLines/>
              <w:tabs>
                <w:tab w:val="center" w:pos="0"/>
              </w:tabs>
              <w:spacing w:before="40" w:after="40" w:line="360" w:lineRule="auto"/>
              <w:rPr>
                <w:rFonts w:cs="Arial"/>
                <w:bCs/>
                <w:sz w:val="20"/>
              </w:rPr>
            </w:pPr>
            <w:r>
              <w:rPr>
                <w:rFonts w:cs="Arial"/>
                <w:bCs/>
                <w:sz w:val="20"/>
              </w:rPr>
              <w:t>Material</w:t>
            </w:r>
          </w:p>
          <w:p w14:paraId="7C0F6FD1" w14:textId="77777777" w:rsidR="00233435" w:rsidRDefault="00233435">
            <w:pPr>
              <w:keepLines/>
              <w:tabs>
                <w:tab w:val="center" w:pos="0"/>
              </w:tabs>
              <w:spacing w:before="40" w:after="40" w:line="360" w:lineRule="auto"/>
              <w:rPr>
                <w:rFonts w:cs="Arial"/>
                <w:bCs/>
                <w:sz w:val="20"/>
              </w:rPr>
            </w:pPr>
            <w:r>
              <w:rPr>
                <w:rFonts w:cs="Arial"/>
                <w:bCs/>
                <w:sz w:val="20"/>
              </w:rPr>
              <w:t>Vazão</w:t>
            </w:r>
          </w:p>
          <w:p w14:paraId="7741AEF1" w14:textId="77777777" w:rsidR="00233435" w:rsidRDefault="00233435">
            <w:pPr>
              <w:keepLines/>
              <w:tabs>
                <w:tab w:val="center" w:pos="0"/>
              </w:tabs>
              <w:spacing w:before="40" w:after="40" w:line="360" w:lineRule="auto"/>
              <w:rPr>
                <w:rFonts w:cs="Arial"/>
                <w:b/>
                <w:bCs/>
                <w:sz w:val="20"/>
              </w:rPr>
            </w:pPr>
            <w:r>
              <w:rPr>
                <w:rFonts w:cs="Arial"/>
                <w:bCs/>
                <w:sz w:val="20"/>
              </w:rPr>
              <w:t>Rio Paramirim</w:t>
            </w:r>
          </w:p>
        </w:tc>
        <w:tc>
          <w:tcPr>
            <w:tcW w:w="2502" w:type="dxa"/>
            <w:tcBorders>
              <w:top w:val="double" w:sz="6" w:space="0" w:color="ED7D31"/>
              <w:left w:val="nil"/>
              <w:bottom w:val="single" w:sz="8" w:space="0" w:color="ED7D31"/>
              <w:right w:val="single" w:sz="8" w:space="0" w:color="ED7D31"/>
            </w:tcBorders>
            <w:shd w:val="clear" w:color="auto" w:fill="F7CAAC"/>
            <w:hideMark/>
          </w:tcPr>
          <w:p w14:paraId="2DE143DF" w14:textId="77777777" w:rsidR="00233435" w:rsidRDefault="00233435">
            <w:pPr>
              <w:keepLines/>
              <w:tabs>
                <w:tab w:val="center" w:pos="0"/>
              </w:tabs>
              <w:spacing w:before="40" w:after="40" w:line="360" w:lineRule="auto"/>
              <w:jc w:val="left"/>
              <w:rPr>
                <w:b/>
                <w:bCs/>
                <w:sz w:val="20"/>
              </w:rPr>
            </w:pPr>
            <w:r>
              <w:rPr>
                <w:b/>
                <w:bCs/>
                <w:sz w:val="20"/>
              </w:rPr>
              <w:t>200 mm</w:t>
            </w:r>
          </w:p>
          <w:p w14:paraId="35F58047" w14:textId="77777777" w:rsidR="00233435" w:rsidRDefault="00233435">
            <w:pPr>
              <w:keepLines/>
              <w:tabs>
                <w:tab w:val="center" w:pos="0"/>
              </w:tabs>
              <w:spacing w:before="40" w:after="40" w:line="360" w:lineRule="auto"/>
              <w:jc w:val="left"/>
              <w:rPr>
                <w:b/>
                <w:bCs/>
                <w:sz w:val="20"/>
              </w:rPr>
            </w:pPr>
            <w:r>
              <w:rPr>
                <w:b/>
                <w:bCs/>
                <w:sz w:val="20"/>
              </w:rPr>
              <w:t>954 m</w:t>
            </w:r>
          </w:p>
          <w:p w14:paraId="2646FB76" w14:textId="77777777" w:rsidR="00233435" w:rsidRDefault="00233435">
            <w:pPr>
              <w:keepLines/>
              <w:tabs>
                <w:tab w:val="center" w:pos="0"/>
              </w:tabs>
              <w:spacing w:before="40" w:after="40" w:line="360" w:lineRule="auto"/>
              <w:jc w:val="left"/>
              <w:rPr>
                <w:b/>
                <w:bCs/>
                <w:sz w:val="20"/>
              </w:rPr>
            </w:pPr>
            <w:r>
              <w:rPr>
                <w:b/>
                <w:bCs/>
                <w:sz w:val="20"/>
              </w:rPr>
              <w:t>PVC</w:t>
            </w:r>
          </w:p>
          <w:p w14:paraId="0C29A547" w14:textId="77777777" w:rsidR="00233435" w:rsidRDefault="00233435">
            <w:pPr>
              <w:keepLines/>
              <w:tabs>
                <w:tab w:val="center" w:pos="0"/>
              </w:tabs>
              <w:spacing w:before="40" w:after="40" w:line="360" w:lineRule="auto"/>
              <w:jc w:val="left"/>
              <w:rPr>
                <w:rFonts w:cs="Arial"/>
                <w:b/>
                <w:bCs/>
                <w:sz w:val="20"/>
              </w:rPr>
            </w:pPr>
            <w:r>
              <w:rPr>
                <w:rFonts w:cs="Arial"/>
                <w:b/>
                <w:bCs/>
                <w:sz w:val="20"/>
              </w:rPr>
              <w:t>25,21 L/s</w:t>
            </w:r>
          </w:p>
        </w:tc>
      </w:tr>
    </w:tbl>
    <w:p w14:paraId="5ADE2239" w14:textId="77777777" w:rsidR="00211C9E" w:rsidRPr="00211C9E" w:rsidRDefault="00211C9E" w:rsidP="00211C9E"/>
    <w:p w14:paraId="0D8AF7D9" w14:textId="3AD6E5CE" w:rsidR="00233435" w:rsidRDefault="00233435">
      <w:pPr>
        <w:spacing w:before="0" w:after="0"/>
        <w:jc w:val="left"/>
        <w:rPr>
          <w:lang w:eastAsia="x-none"/>
        </w:rPr>
      </w:pPr>
      <w:r>
        <w:rPr>
          <w:lang w:eastAsia="x-none"/>
        </w:rPr>
        <w:br w:type="page"/>
      </w:r>
    </w:p>
    <w:p w14:paraId="613AE241" w14:textId="77777777" w:rsidR="00211C9E" w:rsidRPr="00987098" w:rsidRDefault="00211C9E" w:rsidP="00211C9E">
      <w:pPr>
        <w:rPr>
          <w:lang w:eastAsia="x-none"/>
        </w:rPr>
      </w:pPr>
    </w:p>
    <w:p w14:paraId="2752F316" w14:textId="77777777" w:rsidR="00211C9E" w:rsidRDefault="00391CD6" w:rsidP="00575E01">
      <w:pPr>
        <w:pStyle w:val="Ttulo1"/>
        <w:numPr>
          <w:ilvl w:val="0"/>
          <w:numId w:val="16"/>
        </w:numPr>
      </w:pPr>
      <w:bookmarkStart w:id="8" w:name="_Toc502065766"/>
      <w:bookmarkStart w:id="9" w:name="_Toc3296875"/>
      <w:r>
        <w:t>I</w:t>
      </w:r>
      <w:bookmarkEnd w:id="8"/>
      <w:r>
        <w:t>NTRODUÇÃO</w:t>
      </w:r>
      <w:bookmarkEnd w:id="9"/>
    </w:p>
    <w:p w14:paraId="34444FC3" w14:textId="77777777" w:rsidR="00C83FF7" w:rsidRDefault="00C45111" w:rsidP="00C55E0D">
      <w:pPr>
        <w:pStyle w:val="PargrafodaLista"/>
      </w:pPr>
      <w:r w:rsidRPr="00C45111">
        <w:t>Este relatório refere-se a</w:t>
      </w:r>
      <w:r w:rsidR="00C55E0D">
        <w:t xml:space="preserve">s Especificações Técnicas </w:t>
      </w:r>
      <w:r w:rsidRPr="00C45111">
        <w:t xml:space="preserve">contido na Etapa </w:t>
      </w:r>
      <w:r w:rsidR="00584638">
        <w:t>2</w:t>
      </w:r>
      <w:r w:rsidRPr="00C45111">
        <w:t xml:space="preserve"> do </w:t>
      </w:r>
      <w:r w:rsidR="00584638">
        <w:t>Projeto Básico</w:t>
      </w:r>
      <w:r w:rsidR="00C55E0D">
        <w:t>.</w:t>
      </w:r>
      <w:r w:rsidR="00C83FF7">
        <w:t xml:space="preserve"> </w:t>
      </w:r>
    </w:p>
    <w:p w14:paraId="3BB4AB3B" w14:textId="77777777" w:rsidR="00C55E0D" w:rsidRPr="008F0ADF" w:rsidRDefault="00C55E0D" w:rsidP="00C55E0D">
      <w:pPr>
        <w:pStyle w:val="PargrafodaLista"/>
      </w:pPr>
      <w:r w:rsidRPr="008F0ADF">
        <w:t xml:space="preserve">Essas Especificações Técnicas foram elaboradas tendo por base o Caderno de Encargos da Empresa Baiana de Saneamento – EMBASA, onde aplicável, considerando que o Sistema de Esgotos a ser implantado, segundo o projeto ora apresentado, seja entregue para operação dessa Empresa. </w:t>
      </w:r>
    </w:p>
    <w:p w14:paraId="1D19C38A" w14:textId="77777777" w:rsidR="00487CD4" w:rsidRDefault="00C55E0D" w:rsidP="00487CD4">
      <w:pPr>
        <w:pStyle w:val="PargrafodaLista"/>
        <w:rPr>
          <w:rStyle w:val="Forte"/>
          <w:b w:val="0"/>
          <w:bCs w:val="0"/>
        </w:rPr>
      </w:pPr>
      <w:r w:rsidRPr="008F0ADF">
        <w:t xml:space="preserve">A execução das obras, o fornecimento de materiais e equipamentos do Sistema de Esgotos Sanitários de </w:t>
      </w:r>
      <w:r w:rsidR="00AA68CD">
        <w:t>RIO DO PIRES</w:t>
      </w:r>
      <w:r w:rsidRPr="008F0ADF">
        <w:t xml:space="preserve"> deverá seguir, portanto, as Especificações Técnicas apresentadas em continuação, conforme relação a seguir.</w:t>
      </w:r>
      <w:r w:rsidR="00487CD4" w:rsidRPr="007E4289">
        <w:rPr>
          <w:rStyle w:val="Forte"/>
          <w:b w:val="0"/>
          <w:bCs w:val="0"/>
        </w:rPr>
        <w:t xml:space="preserve"> </w:t>
      </w:r>
    </w:p>
    <w:p w14:paraId="006F3517" w14:textId="77777777" w:rsidR="00487CD4" w:rsidRDefault="00487CD4">
      <w:pPr>
        <w:spacing w:before="0" w:after="0"/>
        <w:jc w:val="left"/>
        <w:rPr>
          <w:rStyle w:val="Forte"/>
          <w:b w:val="0"/>
          <w:bCs w:val="0"/>
        </w:rPr>
      </w:pPr>
      <w:r>
        <w:rPr>
          <w:rStyle w:val="Forte"/>
          <w:b w:val="0"/>
          <w:bCs w:val="0"/>
        </w:rPr>
        <w:br w:type="page"/>
      </w:r>
    </w:p>
    <w:p w14:paraId="4554706C" w14:textId="77777777" w:rsidR="00D72008" w:rsidRPr="00816496" w:rsidRDefault="00D72008" w:rsidP="00575E01">
      <w:pPr>
        <w:pStyle w:val="Ttulo1"/>
        <w:numPr>
          <w:ilvl w:val="0"/>
          <w:numId w:val="16"/>
        </w:numPr>
      </w:pPr>
      <w:bookmarkStart w:id="10" w:name="_Toc211781445"/>
      <w:bookmarkStart w:id="11" w:name="_Toc212951066"/>
      <w:bookmarkStart w:id="12" w:name="_Toc3296876"/>
      <w:r w:rsidRPr="00816496">
        <w:lastRenderedPageBreak/>
        <w:t xml:space="preserve">ET-100 – </w:t>
      </w:r>
      <w:r w:rsidRPr="00D72008">
        <w:t>CONDIÇÕES</w:t>
      </w:r>
      <w:r w:rsidRPr="00816496">
        <w:t xml:space="preserve"> GERAIS RELATIVAS AOS FORNECIMENTOS</w:t>
      </w:r>
      <w:bookmarkEnd w:id="10"/>
      <w:bookmarkEnd w:id="11"/>
      <w:bookmarkEnd w:id="12"/>
    </w:p>
    <w:p w14:paraId="5369BA7F" w14:textId="77777777" w:rsidR="00D72008" w:rsidRPr="00816496" w:rsidRDefault="00D72008" w:rsidP="00D72008">
      <w:pPr>
        <w:tabs>
          <w:tab w:val="left" w:pos="567"/>
          <w:tab w:val="left" w:pos="1134"/>
          <w:tab w:val="left" w:leader="dot" w:pos="8505"/>
        </w:tabs>
        <w:rPr>
          <w:b/>
        </w:rPr>
      </w:pPr>
      <w:r w:rsidRPr="00816496">
        <w:rPr>
          <w:b/>
        </w:rPr>
        <w:t>1</w:t>
      </w:r>
      <w:r w:rsidRPr="00816496">
        <w:rPr>
          <w:b/>
        </w:rPr>
        <w:tab/>
        <w:t>OBJETIVOS, TERMOS E DEFINIÇÕES</w:t>
      </w:r>
    </w:p>
    <w:p w14:paraId="1A248895" w14:textId="77777777" w:rsidR="00D72008" w:rsidRPr="00816496" w:rsidRDefault="00D72008" w:rsidP="00D72008">
      <w:pPr>
        <w:ind w:left="709" w:hanging="709"/>
        <w:rPr>
          <w:b/>
        </w:rPr>
      </w:pPr>
      <w:r w:rsidRPr="00816496">
        <w:rPr>
          <w:b/>
        </w:rPr>
        <w:t>1.1</w:t>
      </w:r>
      <w:r w:rsidRPr="00816496">
        <w:rPr>
          <w:b/>
        </w:rPr>
        <w:tab/>
        <w:t>OBJETIVOS</w:t>
      </w:r>
    </w:p>
    <w:p w14:paraId="06988BEE" w14:textId="77777777" w:rsidR="00D72008" w:rsidRPr="00816496" w:rsidRDefault="00D72008" w:rsidP="00D72008">
      <w:r w:rsidRPr="00816496">
        <w:t xml:space="preserve">As presentes Especificações têm por objetivo a fixação das condições gerais e específicas que serão obedecidas durante </w:t>
      </w:r>
      <w:proofErr w:type="gramStart"/>
      <w:r w:rsidRPr="00816496">
        <w:t>o fornecimentos</w:t>
      </w:r>
      <w:proofErr w:type="gramEnd"/>
      <w:r w:rsidRPr="00816496">
        <w:t xml:space="preserve"> de equipamentos, bem como caracterizar as obrigações e direitos da Contratante e do Fornecedor, </w:t>
      </w:r>
    </w:p>
    <w:p w14:paraId="253CEE19" w14:textId="77777777" w:rsidR="00D72008" w:rsidRPr="00816496" w:rsidRDefault="00D72008" w:rsidP="00D72008">
      <w:r w:rsidRPr="00816496">
        <w:t>Estas Especificações, juntamente com o projeto da obra, serão parte integrante do contrato, valendo como se fossem transcritas no mesmo.</w:t>
      </w:r>
    </w:p>
    <w:p w14:paraId="2D86F73F" w14:textId="77777777" w:rsidR="00D72008" w:rsidRPr="00816496" w:rsidRDefault="00D72008" w:rsidP="00D72008">
      <w:r w:rsidRPr="00816496">
        <w:t>Todos os materiais a serem empregados na fabricação de equipamentos deverão cumprir as condições estabelecidas nestas Especificações e nas normas nela citadas.</w:t>
      </w:r>
    </w:p>
    <w:p w14:paraId="2DC7EE46" w14:textId="77777777" w:rsidR="00D72008" w:rsidRPr="00816496" w:rsidRDefault="00D72008" w:rsidP="00D72008">
      <w:r w:rsidRPr="00816496">
        <w:t>As normas indicadas nestas Especificações servem como referência básica para os fornecimentos. Serão aceitas diretrizes de outras normas, desde que estas atendam às exigências contidas nestas Especificações e nas normas nela citadas.</w:t>
      </w:r>
    </w:p>
    <w:p w14:paraId="6A0CCAB8" w14:textId="77777777" w:rsidR="00D72008" w:rsidRPr="00816496" w:rsidRDefault="00D72008" w:rsidP="00D72008">
      <w:pPr>
        <w:ind w:left="709" w:hanging="709"/>
        <w:rPr>
          <w:b/>
        </w:rPr>
      </w:pPr>
      <w:r w:rsidRPr="00816496">
        <w:rPr>
          <w:b/>
        </w:rPr>
        <w:t>1.2</w:t>
      </w:r>
      <w:r w:rsidRPr="00816496">
        <w:rPr>
          <w:b/>
        </w:rPr>
        <w:tab/>
        <w:t>TERMOS E DEFINIÇÕES</w:t>
      </w:r>
    </w:p>
    <w:p w14:paraId="07C9E624" w14:textId="77777777" w:rsidR="00D72008" w:rsidRPr="00816496" w:rsidRDefault="00D72008" w:rsidP="00D72008">
      <w:r w:rsidRPr="00816496">
        <w:t>Quando nas presentes Especificações e em outros documentos de contrato figurarem as palavras, expressões ou abreviaturas abaixo, as mesmas devem ser interpretadas como a seguir:</w:t>
      </w:r>
    </w:p>
    <w:p w14:paraId="678E98C4" w14:textId="77777777" w:rsidR="00D72008" w:rsidRPr="00816496" w:rsidRDefault="00D72008" w:rsidP="00D72008">
      <w:r w:rsidRPr="00816496">
        <w:t>ABNT: Associação Brasileira de Normas Técnicas.</w:t>
      </w:r>
    </w:p>
    <w:p w14:paraId="64877F0D" w14:textId="77777777" w:rsidR="00D72008" w:rsidRPr="00816496" w:rsidRDefault="00D72008" w:rsidP="00D72008">
      <w:pPr>
        <w:rPr>
          <w:lang w:val="en-US"/>
        </w:rPr>
      </w:pPr>
      <w:r w:rsidRPr="00816496">
        <w:rPr>
          <w:lang w:val="en-US"/>
        </w:rPr>
        <w:t>ANSI: American National Standards Institute.</w:t>
      </w:r>
    </w:p>
    <w:p w14:paraId="3D220C7C" w14:textId="77777777" w:rsidR="00D72008" w:rsidRPr="00816496" w:rsidRDefault="00D72008" w:rsidP="00D72008">
      <w:pPr>
        <w:rPr>
          <w:lang w:val="en-US"/>
        </w:rPr>
      </w:pPr>
      <w:r w:rsidRPr="00816496">
        <w:rPr>
          <w:lang w:val="en-US"/>
        </w:rPr>
        <w:t>AWWA: American Water Works Association.</w:t>
      </w:r>
    </w:p>
    <w:p w14:paraId="5E45C710" w14:textId="77777777" w:rsidR="00D72008" w:rsidRPr="00816496" w:rsidRDefault="00D72008" w:rsidP="00D72008">
      <w:proofErr w:type="gramStart"/>
      <w:r w:rsidRPr="00816496">
        <w:rPr>
          <w:b/>
        </w:rPr>
        <w:t>Benefícios e Despesas Indiretas</w:t>
      </w:r>
      <w:proofErr w:type="gramEnd"/>
      <w:r w:rsidRPr="00816496">
        <w:rPr>
          <w:b/>
        </w:rPr>
        <w:t xml:space="preserve"> – BDI:</w:t>
      </w:r>
      <w:r w:rsidRPr="00816496">
        <w:t xml:space="preserve"> parcela do valor global de uma obra que reflete os custos indiretos para sua realização e também a expectativa de lucro da empresa executora.</w:t>
      </w:r>
    </w:p>
    <w:p w14:paraId="35F29EBC" w14:textId="77777777" w:rsidR="00D72008" w:rsidRPr="00816496" w:rsidRDefault="00D72008" w:rsidP="00D72008">
      <w:r w:rsidRPr="00816496">
        <w:rPr>
          <w:b/>
        </w:rPr>
        <w:t>Causas Imprevisíveis:</w:t>
      </w:r>
      <w:r w:rsidRPr="00816496">
        <w:t xml:space="preserve"> são os cataclismos tais como inundações, incêndios e transformações geológicas bruscas, de grande amplitude; desastres e perturbações graves na ordem social tais como motins e epidemias.</w:t>
      </w:r>
    </w:p>
    <w:p w14:paraId="37C057AE" w14:textId="77777777" w:rsidR="00D72008" w:rsidRPr="00816496" w:rsidRDefault="00D72008" w:rsidP="00D72008">
      <w:r w:rsidRPr="00816496">
        <w:rPr>
          <w:b/>
        </w:rPr>
        <w:t>Contratado(a):</w:t>
      </w:r>
      <w:r w:rsidRPr="00816496">
        <w:t xml:space="preserve"> pessoa, pessoas, firma ou associação de firmas (consórcio) que tenham firmado contrato, para fins de fornecer serviços, materiais, equipamentos, etc.</w:t>
      </w:r>
    </w:p>
    <w:p w14:paraId="68F08FB1" w14:textId="77777777" w:rsidR="00D72008" w:rsidRPr="00816496" w:rsidRDefault="00D72008" w:rsidP="00D72008">
      <w:r w:rsidRPr="00816496">
        <w:rPr>
          <w:b/>
        </w:rPr>
        <w:t>Construtor (a):</w:t>
      </w:r>
      <w:r w:rsidRPr="00816496">
        <w:t xml:space="preserve"> o mesmo que Contratado (a).</w:t>
      </w:r>
    </w:p>
    <w:p w14:paraId="6FC55F33" w14:textId="77777777" w:rsidR="00D72008" w:rsidRPr="00816496" w:rsidRDefault="00D72008" w:rsidP="00D72008"/>
    <w:p w14:paraId="01E228EF" w14:textId="77777777" w:rsidR="00D72008" w:rsidRPr="00816496" w:rsidRDefault="00D72008" w:rsidP="00D72008">
      <w:r w:rsidRPr="00816496">
        <w:rPr>
          <w:b/>
        </w:rPr>
        <w:t>Contratante:</w:t>
      </w:r>
      <w:r w:rsidRPr="00816496">
        <w:t xml:space="preserve"> entidade contratante dos serviços e que subscreverá o Contrato para fornecimento de serviços, materiais e ou equipamentos objeto de licitações, nas suas diversas modalidades.</w:t>
      </w:r>
    </w:p>
    <w:p w14:paraId="5C49009C" w14:textId="77777777" w:rsidR="00D72008" w:rsidRPr="00816496" w:rsidRDefault="00D72008" w:rsidP="00D72008">
      <w:r w:rsidRPr="00816496">
        <w:rPr>
          <w:b/>
        </w:rPr>
        <w:lastRenderedPageBreak/>
        <w:t>Consultora:</w:t>
      </w:r>
      <w:r w:rsidRPr="00816496">
        <w:t xml:space="preserve"> empresa contratada para fornecer serviços de consultoria.</w:t>
      </w:r>
    </w:p>
    <w:p w14:paraId="77A94BD2" w14:textId="77777777" w:rsidR="00D72008" w:rsidRPr="00816496" w:rsidRDefault="00D72008" w:rsidP="00D72008">
      <w:r w:rsidRPr="00816496">
        <w:rPr>
          <w:b/>
        </w:rPr>
        <w:t>Concorrente:</w:t>
      </w:r>
      <w:r w:rsidRPr="00816496">
        <w:t xml:space="preserve"> pessoa, pessoas, firma ou grupo de firmas (consórcio) que apresentaram propostas para fornecimento de serviços, materiais e ou equipamentos, objeto de licitações, nas suas diversas modalidades. O mesmo que Proponente.</w:t>
      </w:r>
    </w:p>
    <w:p w14:paraId="34CE9E64" w14:textId="77777777" w:rsidR="00D72008" w:rsidRPr="00816496" w:rsidRDefault="00D72008" w:rsidP="00D72008">
      <w:r w:rsidRPr="00816496">
        <w:rPr>
          <w:b/>
        </w:rPr>
        <w:t>Cronograma</w:t>
      </w:r>
      <w:proofErr w:type="gramStart"/>
      <w:r w:rsidRPr="00816496">
        <w:rPr>
          <w:b/>
        </w:rPr>
        <w:t>:</w:t>
      </w:r>
      <w:r w:rsidRPr="00816496">
        <w:t xml:space="preserve"> .documento</w:t>
      </w:r>
      <w:proofErr w:type="gramEnd"/>
      <w:r w:rsidRPr="00816496">
        <w:t xml:space="preserve"> formal de planejamento que informa dados cronológicos absolutos ou relativos (duração e datas de início e fim) para cada atividade componente da execução de obras, fabricação ou serviços. Será sempre um documento de apresentação obrigatória em qualquer proposta.</w:t>
      </w:r>
    </w:p>
    <w:p w14:paraId="759F39C4" w14:textId="77777777" w:rsidR="00D72008" w:rsidRPr="00816496" w:rsidRDefault="00D72008" w:rsidP="00D72008">
      <w:r w:rsidRPr="00816496">
        <w:rPr>
          <w:b/>
        </w:rPr>
        <w:t>Custos Indiretos</w:t>
      </w:r>
      <w:r w:rsidRPr="00816496">
        <w:t>: são aqueles que não fazem parte do serviço diretamente, porém são essenciais a execução da obra como um todo.</w:t>
      </w:r>
    </w:p>
    <w:p w14:paraId="7878136E" w14:textId="77777777" w:rsidR="00D72008" w:rsidRPr="00816496" w:rsidRDefault="00D72008" w:rsidP="00D72008">
      <w:r w:rsidRPr="00816496">
        <w:rPr>
          <w:b/>
        </w:rPr>
        <w:t>Dias:</w:t>
      </w:r>
      <w:r w:rsidRPr="00816496">
        <w:t xml:space="preserve"> dias corridos de calendário, exceto se explicitamente indicado de outra maneira.</w:t>
      </w:r>
    </w:p>
    <w:p w14:paraId="318E4D49" w14:textId="77777777" w:rsidR="00D72008" w:rsidRPr="00816496" w:rsidRDefault="00D72008" w:rsidP="00D72008">
      <w:r w:rsidRPr="00816496">
        <w:rPr>
          <w:b/>
        </w:rPr>
        <w:t>Documentos de Contrato:</w:t>
      </w:r>
      <w:r w:rsidRPr="00816496">
        <w:t xml:space="preserve"> conjunto de todos os documentos que definem e regulam o fornecimento de serviços, materiais e ou equipamentos, compreendendo o Edital de Concorrência nas suas diversas modalidades, as Especificações, os Desenhos, a Proposta do Construtor, o Cronograma e quaisquer outros documentos suplementares que se façam necessários à execução das obras de acordo com as presentes Especificações e as condições contratuais.</w:t>
      </w:r>
    </w:p>
    <w:p w14:paraId="3B37B9C5" w14:textId="77777777" w:rsidR="00D72008" w:rsidRPr="00816496" w:rsidRDefault="00D72008" w:rsidP="00D72008">
      <w:r w:rsidRPr="00816496">
        <w:rPr>
          <w:b/>
        </w:rPr>
        <w:t>Especificações:</w:t>
      </w:r>
      <w:r w:rsidRPr="00816496">
        <w:t xml:space="preserve"> são instruções, condições, diretrizes, exigências, métodos e disposições detalhadas que nortearão o desenvolvimento dos trabalhos.</w:t>
      </w:r>
    </w:p>
    <w:p w14:paraId="63DE82A5" w14:textId="77777777" w:rsidR="00D72008" w:rsidRPr="00816496" w:rsidRDefault="00D72008" w:rsidP="00D72008">
      <w:r w:rsidRPr="00816496">
        <w:rPr>
          <w:b/>
        </w:rPr>
        <w:t>Empreiteiro:</w:t>
      </w:r>
      <w:r w:rsidRPr="00816496">
        <w:t xml:space="preserve"> o mesmo que Construtor.</w:t>
      </w:r>
    </w:p>
    <w:p w14:paraId="6A46EA1A" w14:textId="77777777" w:rsidR="00D72008" w:rsidRPr="00816496" w:rsidRDefault="00D72008" w:rsidP="00D72008">
      <w:r w:rsidRPr="00816496">
        <w:rPr>
          <w:b/>
        </w:rPr>
        <w:t>Fiscalização:</w:t>
      </w:r>
      <w:r w:rsidRPr="00816496">
        <w:t xml:space="preserve"> pessoa ou pessoas designadas e credenciadas que comporão a Fiscalização para o controle de execução das obras, abrangendo todos os aspectos técnicos e administrativos, de modo a se cumprirem os requisitos do projeto e os prazos fixados, dentro dos preços contratados com o Construtor e os Fornecedores.</w:t>
      </w:r>
    </w:p>
    <w:p w14:paraId="3D8FD272" w14:textId="77777777" w:rsidR="00D72008" w:rsidRPr="00816496" w:rsidRDefault="00D72008" w:rsidP="00D72008">
      <w:r w:rsidRPr="00816496">
        <w:rPr>
          <w:b/>
        </w:rPr>
        <w:t>Fornecedor:</w:t>
      </w:r>
      <w:r w:rsidRPr="00816496">
        <w:t xml:space="preserve"> entidade (s) que fornecerá (</w:t>
      </w:r>
      <w:proofErr w:type="spellStart"/>
      <w:r w:rsidRPr="00816496">
        <w:t>rão</w:t>
      </w:r>
      <w:proofErr w:type="spellEnd"/>
      <w:r w:rsidRPr="00816496">
        <w:t>) os equipamentos, aparelhos e materiais pertinentes ao Contrato; no caso, em que todos os materiais, aparelhos e equipamentos sejam fornecidos pelo Construtor; entende se Fornecedor como sendo o mesmo que Construtor.</w:t>
      </w:r>
    </w:p>
    <w:p w14:paraId="51892193" w14:textId="77777777" w:rsidR="00D72008" w:rsidRPr="00816496" w:rsidRDefault="00D72008" w:rsidP="00D72008">
      <w:r w:rsidRPr="00816496">
        <w:t>Relações de Serviços, de Materiais e de Equipamentos: relações detalhadas, com as respectivas quantidades, de todos os serviços, materiais e equipamentos necessários à execução das obras.</w:t>
      </w:r>
    </w:p>
    <w:p w14:paraId="14D9ED28" w14:textId="77777777" w:rsidR="00D72008" w:rsidRPr="00816496" w:rsidRDefault="00D72008" w:rsidP="00D72008">
      <w:r w:rsidRPr="00816496">
        <w:rPr>
          <w:b/>
        </w:rPr>
        <w:t>Obras</w:t>
      </w:r>
      <w:r w:rsidRPr="00816496">
        <w:t>: conjunto de estruturas ou unidades que o Construtor terá de executar de acordo com o Contrato.</w:t>
      </w:r>
    </w:p>
    <w:p w14:paraId="076BC877" w14:textId="77777777" w:rsidR="00D72008" w:rsidRPr="00816496" w:rsidRDefault="00D72008" w:rsidP="00D72008">
      <w:r w:rsidRPr="00816496">
        <w:rPr>
          <w:b/>
        </w:rPr>
        <w:t>Ordens de Serviço</w:t>
      </w:r>
      <w:r w:rsidRPr="00816496">
        <w:t>: determinações, por escrito, para início e execução de serviços contratuais.</w:t>
      </w:r>
    </w:p>
    <w:p w14:paraId="4CF621CC" w14:textId="77777777" w:rsidR="00D72008" w:rsidRPr="00816496" w:rsidRDefault="00D72008" w:rsidP="00D72008">
      <w:r w:rsidRPr="00816496">
        <w:rPr>
          <w:b/>
        </w:rPr>
        <w:t>Orçamento:</w:t>
      </w:r>
      <w:r w:rsidRPr="00816496">
        <w:t xml:space="preserve"> é o valor global do dispêndio para a realização de uma obra ou aquisição de equipamentos, aparelhos, peças e materiais. É formalizado em planilhas nas quais </w:t>
      </w:r>
      <w:r w:rsidRPr="00816496">
        <w:lastRenderedPageBreak/>
        <w:t xml:space="preserve">constam para cada </w:t>
      </w:r>
      <w:proofErr w:type="spellStart"/>
      <w:r w:rsidRPr="00816496">
        <w:t>ítem</w:t>
      </w:r>
      <w:proofErr w:type="spellEnd"/>
      <w:r w:rsidRPr="00816496">
        <w:t xml:space="preserve"> componente do escopo, os seguintes elementos: código do </w:t>
      </w:r>
      <w:proofErr w:type="spellStart"/>
      <w:r w:rsidRPr="00816496">
        <w:t>ítem</w:t>
      </w:r>
      <w:proofErr w:type="spellEnd"/>
      <w:r w:rsidRPr="00816496">
        <w:t xml:space="preserve">, descrição do serviço ou fornecimento, unidade de mensuração, quantidade, preço unitário, valor do </w:t>
      </w:r>
      <w:proofErr w:type="spellStart"/>
      <w:r w:rsidRPr="00816496">
        <w:t>ítem</w:t>
      </w:r>
      <w:proofErr w:type="spellEnd"/>
      <w:r w:rsidRPr="00816496">
        <w:t xml:space="preserve"> e valor total da obra ou fornecimento.</w:t>
      </w:r>
    </w:p>
    <w:p w14:paraId="197B5B2A" w14:textId="77777777" w:rsidR="00D72008" w:rsidRPr="00816496" w:rsidRDefault="00D72008" w:rsidP="00D72008">
      <w:r w:rsidRPr="00816496">
        <w:t>A planilha orçamentária da empresa proponente refletirá sempre o escopo da planilha orçamentária do Edital, diferindo apenas nos valores referentes aos preços, quer por apresentação dos preços unitários por ela compostos, quer por indicação de fator multiplicador (K) a ser aplicado aos preços unitários da planilha do referido Edital.</w:t>
      </w:r>
    </w:p>
    <w:p w14:paraId="2C651BBF" w14:textId="77777777" w:rsidR="00D72008" w:rsidRPr="00816496" w:rsidRDefault="00D72008" w:rsidP="00D72008">
      <w:r w:rsidRPr="00816496">
        <w:rPr>
          <w:b/>
        </w:rPr>
        <w:t>Proposta:</w:t>
      </w:r>
      <w:r w:rsidRPr="00816496">
        <w:t xml:space="preserve"> conjunto de Documentos com o qual o Concorrente se propõe a executar as obras postas em licitação, incluindo, principalmente, plano de trabalho, metodologia e orçamento, tudo dentro do estipulado pelo Edital de Licitação.</w:t>
      </w:r>
    </w:p>
    <w:p w14:paraId="3DE63EC9" w14:textId="77777777" w:rsidR="00D72008" w:rsidRPr="00816496" w:rsidRDefault="00D72008" w:rsidP="00D72008">
      <w:r w:rsidRPr="00816496">
        <w:rPr>
          <w:b/>
        </w:rPr>
        <w:t>Representante do Construtor:</w:t>
      </w:r>
      <w:r w:rsidRPr="00816496">
        <w:t xml:space="preserve"> o representante credenciado do Construtor, com função executiva nos canteiros das obras, durante todo o decorrer dos trabalhos, e autorizado a receber e cumprir decisões da Fiscalização.</w:t>
      </w:r>
    </w:p>
    <w:p w14:paraId="45037B0A" w14:textId="77777777" w:rsidR="00D72008" w:rsidRPr="00816496" w:rsidRDefault="00D72008" w:rsidP="00D72008">
      <w:proofErr w:type="gramStart"/>
      <w:r w:rsidRPr="00816496">
        <w:rPr>
          <w:b/>
        </w:rPr>
        <w:t>Sub Empreiteiro</w:t>
      </w:r>
      <w:proofErr w:type="gramEnd"/>
      <w:r w:rsidRPr="00816496">
        <w:rPr>
          <w:b/>
        </w:rPr>
        <w:t xml:space="preserve"> ou Sub Contratado</w:t>
      </w:r>
      <w:r w:rsidRPr="00816496">
        <w:t>: pessoa, pessoas, firma ou firmas (consórcio) que podem subscrever, contratos com o Construtor para fornecimento de materiais e/ou serviços destinados à execução das obras previstas no Contrato.</w:t>
      </w:r>
    </w:p>
    <w:p w14:paraId="3193F631" w14:textId="77777777" w:rsidR="00D72008" w:rsidRPr="00816496" w:rsidRDefault="00D72008" w:rsidP="00D72008">
      <w:pPr>
        <w:rPr>
          <w:b/>
        </w:rPr>
      </w:pPr>
      <w:r w:rsidRPr="00816496">
        <w:rPr>
          <w:b/>
        </w:rPr>
        <w:t>2.</w:t>
      </w:r>
      <w:r w:rsidRPr="00816496">
        <w:rPr>
          <w:b/>
        </w:rPr>
        <w:tab/>
      </w:r>
      <w:bookmarkStart w:id="13" w:name="_Toc422629392"/>
      <w:bookmarkStart w:id="14" w:name="_Toc434924506"/>
      <w:r w:rsidRPr="00816496">
        <w:rPr>
          <w:b/>
        </w:rPr>
        <w:t>ESCOPO DOS SERVIÇOS</w:t>
      </w:r>
    </w:p>
    <w:p w14:paraId="14587B30" w14:textId="77777777" w:rsidR="00D72008" w:rsidRPr="00816496" w:rsidRDefault="00D72008" w:rsidP="00D72008">
      <w:pPr>
        <w:widowControl w:val="0"/>
      </w:pPr>
      <w:r w:rsidRPr="00816496">
        <w:t>A presente especificação técnica, relativa aos equipamentos constantes do projeto, abrangem, nos casos pertinentes:</w:t>
      </w:r>
    </w:p>
    <w:p w14:paraId="217A9B8F" w14:textId="77777777" w:rsidR="00D72008" w:rsidRPr="00816496" w:rsidRDefault="00D72008" w:rsidP="00575E01">
      <w:pPr>
        <w:numPr>
          <w:ilvl w:val="0"/>
          <w:numId w:val="5"/>
        </w:numPr>
      </w:pPr>
      <w:r w:rsidRPr="00816496">
        <w:t>projeto de fabricação;</w:t>
      </w:r>
    </w:p>
    <w:p w14:paraId="77AE7C7C" w14:textId="77777777" w:rsidR="00D72008" w:rsidRPr="00816496" w:rsidRDefault="00D72008" w:rsidP="00575E01">
      <w:pPr>
        <w:numPr>
          <w:ilvl w:val="0"/>
          <w:numId w:val="5"/>
        </w:numPr>
      </w:pPr>
      <w:r w:rsidRPr="00816496">
        <w:t>fabricação e fornecimento;</w:t>
      </w:r>
    </w:p>
    <w:p w14:paraId="7BEAA272" w14:textId="77777777" w:rsidR="00D72008" w:rsidRPr="00816496" w:rsidRDefault="00D72008" w:rsidP="00575E01">
      <w:pPr>
        <w:numPr>
          <w:ilvl w:val="0"/>
          <w:numId w:val="5"/>
        </w:numPr>
      </w:pPr>
      <w:r w:rsidRPr="00816496">
        <w:t>testes de fábrica;</w:t>
      </w:r>
    </w:p>
    <w:p w14:paraId="7366E3ED" w14:textId="77777777" w:rsidR="00D72008" w:rsidRPr="00816496" w:rsidRDefault="00D72008" w:rsidP="00575E01">
      <w:pPr>
        <w:numPr>
          <w:ilvl w:val="0"/>
          <w:numId w:val="5"/>
        </w:numPr>
      </w:pPr>
      <w:r w:rsidRPr="00816496">
        <w:t>seguro e transporte até o local das obras;</w:t>
      </w:r>
    </w:p>
    <w:p w14:paraId="4D42E652" w14:textId="77777777" w:rsidR="00D72008" w:rsidRPr="00816496" w:rsidRDefault="00D72008" w:rsidP="00575E01">
      <w:pPr>
        <w:numPr>
          <w:ilvl w:val="0"/>
          <w:numId w:val="5"/>
        </w:numPr>
      </w:pPr>
      <w:r w:rsidRPr="00816496">
        <w:t>descarregamento e estocagem em local adequado;</w:t>
      </w:r>
    </w:p>
    <w:p w14:paraId="1A8AAEEF" w14:textId="77777777" w:rsidR="00D72008" w:rsidRPr="00816496" w:rsidRDefault="00D72008" w:rsidP="00575E01">
      <w:pPr>
        <w:numPr>
          <w:ilvl w:val="0"/>
          <w:numId w:val="5"/>
        </w:numPr>
      </w:pPr>
      <w:r w:rsidRPr="00816496">
        <w:t>inspeção da instalação e montagem;</w:t>
      </w:r>
    </w:p>
    <w:p w14:paraId="5565C3D1" w14:textId="77777777" w:rsidR="00D72008" w:rsidRPr="00816496" w:rsidRDefault="00D72008" w:rsidP="00575E01">
      <w:pPr>
        <w:numPr>
          <w:ilvl w:val="0"/>
          <w:numId w:val="5"/>
        </w:numPr>
      </w:pPr>
      <w:r w:rsidRPr="00816496">
        <w:t xml:space="preserve">inspeção dos testes no </w:t>
      </w:r>
      <w:proofErr w:type="gramStart"/>
      <w:r w:rsidRPr="00816496">
        <w:t>local ;</w:t>
      </w:r>
      <w:proofErr w:type="gramEnd"/>
    </w:p>
    <w:p w14:paraId="3C15FD38" w14:textId="77777777" w:rsidR="00D72008" w:rsidRPr="00816496" w:rsidRDefault="00D72008" w:rsidP="00575E01">
      <w:pPr>
        <w:numPr>
          <w:ilvl w:val="0"/>
          <w:numId w:val="5"/>
        </w:numPr>
      </w:pPr>
      <w:r w:rsidRPr="00816496">
        <w:t>inspeção da pré-operação.</w:t>
      </w:r>
    </w:p>
    <w:p w14:paraId="32A03472" w14:textId="77777777" w:rsidR="00D72008" w:rsidRPr="00816496" w:rsidRDefault="00D72008" w:rsidP="00D72008">
      <w:pPr>
        <w:rPr>
          <w:b/>
        </w:rPr>
      </w:pPr>
      <w:bookmarkStart w:id="15" w:name="_Toc434464528"/>
      <w:r w:rsidRPr="00816496">
        <w:rPr>
          <w:b/>
        </w:rPr>
        <w:t>3.</w:t>
      </w:r>
      <w:r w:rsidRPr="00816496">
        <w:rPr>
          <w:b/>
        </w:rPr>
        <w:tab/>
        <w:t>DISPOSIÇÕES GERAIS</w:t>
      </w:r>
      <w:bookmarkEnd w:id="15"/>
    </w:p>
    <w:p w14:paraId="4708D0DB" w14:textId="77777777" w:rsidR="00D72008" w:rsidRPr="00816496" w:rsidRDefault="00D72008" w:rsidP="00D72008">
      <w:r w:rsidRPr="00816496">
        <w:t>Os equipamentos previstos nestas especificações deverão apresentar-se em perfeito estado de funcionamento, tanto individualmente, como em conjunto, devendo para tal, serem:</w:t>
      </w:r>
    </w:p>
    <w:p w14:paraId="38413A6D" w14:textId="77777777" w:rsidR="00D72008" w:rsidRPr="00816496" w:rsidRDefault="00D72008" w:rsidP="00575E01">
      <w:pPr>
        <w:numPr>
          <w:ilvl w:val="0"/>
          <w:numId w:val="5"/>
        </w:numPr>
      </w:pPr>
      <w:r w:rsidRPr="00816496">
        <w:t>concebidos tendo em conta as técnicas mais atuais;</w:t>
      </w:r>
    </w:p>
    <w:p w14:paraId="396B2B69" w14:textId="77777777" w:rsidR="00D72008" w:rsidRPr="00816496" w:rsidRDefault="00D72008" w:rsidP="00575E01">
      <w:pPr>
        <w:numPr>
          <w:ilvl w:val="0"/>
          <w:numId w:val="5"/>
        </w:numPr>
      </w:pPr>
      <w:r w:rsidRPr="00816496">
        <w:lastRenderedPageBreak/>
        <w:t>munidos de todas as peças e acessórios a seu bom funcionamento e a segurança de sua operação;</w:t>
      </w:r>
    </w:p>
    <w:p w14:paraId="5F6D1D61" w14:textId="77777777" w:rsidR="00D72008" w:rsidRPr="00816496" w:rsidRDefault="00D72008" w:rsidP="00575E01">
      <w:pPr>
        <w:numPr>
          <w:ilvl w:val="0"/>
          <w:numId w:val="5"/>
        </w:numPr>
      </w:pPr>
      <w:r w:rsidRPr="00816496">
        <w:t>ajustados perfeitamente às obras ou equipamentos que não façam parte dos itens em contratação;</w:t>
      </w:r>
    </w:p>
    <w:p w14:paraId="780D01F4" w14:textId="77777777" w:rsidR="00D72008" w:rsidRPr="00816496" w:rsidRDefault="00D72008" w:rsidP="00575E01">
      <w:pPr>
        <w:numPr>
          <w:ilvl w:val="0"/>
          <w:numId w:val="5"/>
        </w:numPr>
      </w:pPr>
      <w:r w:rsidRPr="00816496">
        <w:t xml:space="preserve">capazes de assegurar, em todas as condições, normais e excepcionais de utilização, a totalidade das manobras que podem se revelar necessárias, sem que se tenha de recorrer a outros materiais </w:t>
      </w:r>
      <w:proofErr w:type="gramStart"/>
      <w:r w:rsidRPr="00816496">
        <w:t>que  não</w:t>
      </w:r>
      <w:proofErr w:type="gramEnd"/>
      <w:r w:rsidRPr="00816496">
        <w:t xml:space="preserve"> aqueles previstos e instalados para este fim.</w:t>
      </w:r>
    </w:p>
    <w:p w14:paraId="2610E72D" w14:textId="77777777" w:rsidR="00D72008" w:rsidRPr="00816496" w:rsidRDefault="00D72008" w:rsidP="00D72008">
      <w:pPr>
        <w:widowControl w:val="0"/>
      </w:pPr>
      <w:r w:rsidRPr="00816496">
        <w:t>Considera-se que a CONTRATADA conheça a localização do Projeto e:</w:t>
      </w:r>
    </w:p>
    <w:p w14:paraId="718174CC" w14:textId="77777777" w:rsidR="00D72008" w:rsidRPr="00816496" w:rsidRDefault="00D72008" w:rsidP="00575E01">
      <w:pPr>
        <w:numPr>
          <w:ilvl w:val="0"/>
          <w:numId w:val="5"/>
        </w:numPr>
      </w:pPr>
      <w:r w:rsidRPr="00816496">
        <w:t xml:space="preserve">os desenhos de projeto das obras civis onde serão instalados os equipamentos, caso estes estejam elaborados antes </w:t>
      </w:r>
      <w:proofErr w:type="gramStart"/>
      <w:r w:rsidRPr="00816496">
        <w:t>da  assinatura</w:t>
      </w:r>
      <w:proofErr w:type="gramEnd"/>
      <w:r w:rsidRPr="00816496">
        <w:t xml:space="preserve"> do CONTRATO;</w:t>
      </w:r>
    </w:p>
    <w:p w14:paraId="0E6AB2F1" w14:textId="77777777" w:rsidR="00D72008" w:rsidRPr="00816496" w:rsidRDefault="00D72008" w:rsidP="00575E01">
      <w:pPr>
        <w:numPr>
          <w:ilvl w:val="0"/>
          <w:numId w:val="5"/>
        </w:numPr>
      </w:pPr>
      <w:r w:rsidRPr="00816496">
        <w:t xml:space="preserve">as obras civis onde serão instalados os </w:t>
      </w:r>
      <w:proofErr w:type="gramStart"/>
      <w:r w:rsidRPr="00816496">
        <w:t>equipamentos,  se</w:t>
      </w:r>
      <w:proofErr w:type="gramEnd"/>
      <w:r w:rsidRPr="00816496">
        <w:t xml:space="preserve"> estas estiverem executadas antes da assinatura do CONTRATO.</w:t>
      </w:r>
    </w:p>
    <w:p w14:paraId="2E5F92B5" w14:textId="77777777" w:rsidR="00D72008" w:rsidRPr="00816496" w:rsidRDefault="00D72008" w:rsidP="00D72008">
      <w:pPr>
        <w:rPr>
          <w:b/>
        </w:rPr>
      </w:pPr>
      <w:bookmarkStart w:id="16" w:name="_Toc434464530"/>
      <w:r w:rsidRPr="00816496">
        <w:rPr>
          <w:b/>
        </w:rPr>
        <w:t>4.</w:t>
      </w:r>
      <w:r w:rsidRPr="00816496">
        <w:rPr>
          <w:b/>
        </w:rPr>
        <w:tab/>
        <w:t>IDIOMAS E UNIDADES DE MEDIDA</w:t>
      </w:r>
      <w:bookmarkEnd w:id="16"/>
    </w:p>
    <w:p w14:paraId="238BE45A" w14:textId="77777777" w:rsidR="00D72008" w:rsidRPr="00816496" w:rsidRDefault="00D72008" w:rsidP="00D72008">
      <w:r w:rsidRPr="00816496">
        <w:t xml:space="preserve">Deverão ser utilizadas na </w:t>
      </w:r>
      <w:proofErr w:type="gramStart"/>
      <w:r w:rsidRPr="00816496">
        <w:t>Proposta  e</w:t>
      </w:r>
      <w:proofErr w:type="gramEnd"/>
      <w:r w:rsidRPr="00816496">
        <w:t xml:space="preserve"> nos documentos a serem apresentados pela CONTRATADA, durante a execução do CONTRATO, as unidades do Sistema Internacional de Unidades.</w:t>
      </w:r>
    </w:p>
    <w:p w14:paraId="48C405D2" w14:textId="77777777" w:rsidR="00D72008" w:rsidRPr="00816496" w:rsidRDefault="00D72008" w:rsidP="00D72008">
      <w:r w:rsidRPr="00816496">
        <w:t xml:space="preserve">Havendo necessidade de citar outras unidades, os valores expressos nestas serão indicados entre </w:t>
      </w:r>
      <w:proofErr w:type="gramStart"/>
      <w:r w:rsidRPr="00816496">
        <w:t>parêntesis  ao</w:t>
      </w:r>
      <w:proofErr w:type="gramEnd"/>
      <w:r w:rsidRPr="00816496">
        <w:t xml:space="preserve"> lado da correspondente unidade oficial.</w:t>
      </w:r>
    </w:p>
    <w:p w14:paraId="23201AD0" w14:textId="77777777" w:rsidR="00D72008" w:rsidRPr="00816496" w:rsidRDefault="00D72008" w:rsidP="00D72008">
      <w:r w:rsidRPr="00816496">
        <w:t xml:space="preserve">Manuais de instruções, legendas, folhetos, relatórios de ensaios, etc., emitidos pela CONTRATADA, </w:t>
      </w:r>
      <w:proofErr w:type="gramStart"/>
      <w:r w:rsidRPr="00816496">
        <w:t>deverão  ser</w:t>
      </w:r>
      <w:proofErr w:type="gramEnd"/>
      <w:r w:rsidRPr="00816496">
        <w:t xml:space="preserve"> redigidos em português ( ou outro idioma com tradução em português).</w:t>
      </w:r>
    </w:p>
    <w:p w14:paraId="21B16904" w14:textId="77777777" w:rsidR="00D72008" w:rsidRPr="00816496" w:rsidRDefault="00D72008" w:rsidP="00D72008">
      <w:pPr>
        <w:rPr>
          <w:b/>
        </w:rPr>
      </w:pPr>
      <w:r w:rsidRPr="00816496">
        <w:rPr>
          <w:b/>
        </w:rPr>
        <w:t>5.</w:t>
      </w:r>
      <w:r w:rsidRPr="00816496">
        <w:rPr>
          <w:b/>
        </w:rPr>
        <w:tab/>
        <w:t>NORMAS</w:t>
      </w:r>
      <w:bookmarkEnd w:id="13"/>
      <w:bookmarkEnd w:id="14"/>
    </w:p>
    <w:p w14:paraId="2E1694EC" w14:textId="77777777" w:rsidR="00D72008" w:rsidRPr="00816496" w:rsidRDefault="00D72008" w:rsidP="00D72008">
      <w:bookmarkStart w:id="17" w:name="_Toc422629393"/>
      <w:bookmarkStart w:id="18" w:name="_Toc434924507"/>
      <w:r w:rsidRPr="00816496">
        <w:t>Para fins de projeto, matéria prima a ser utilizada, fabricação, ensaios e montagem, encontram</w:t>
      </w:r>
      <w:r w:rsidRPr="00816496">
        <w:noBreakHyphen/>
        <w:t xml:space="preserve">se relacionadas na seguinte especificação as normas e/ou entidades normativas a serem satisfeitas pelos equipamentos, tubulações e materiais. </w:t>
      </w:r>
    </w:p>
    <w:p w14:paraId="335BECBD" w14:textId="77777777" w:rsidR="00D72008" w:rsidRPr="00816496" w:rsidRDefault="00D72008" w:rsidP="00D72008">
      <w:r w:rsidRPr="00816496">
        <w:t xml:space="preserve">As normas e/ou entidades normativas citadas não excluem outras que assegurem qualidade igual ou superior às especificadas, desde que o FORNECEDOR cite claramente </w:t>
      </w:r>
      <w:smartTag w:uri="urn:schemas-microsoft-com:office:smarttags" w:element="PersonName">
        <w:smartTagPr>
          <w:attr w:name="ProductID" w:val="em sua Proposta"/>
        </w:smartTagPr>
        <w:r w:rsidRPr="00816496">
          <w:t>em sua Proposta</w:t>
        </w:r>
      </w:smartTag>
      <w:r w:rsidRPr="00816496">
        <w:t xml:space="preserve"> as normas alternativas, e os itens em que elas são aplicáveis.</w:t>
      </w:r>
    </w:p>
    <w:p w14:paraId="6895E1AE" w14:textId="77777777" w:rsidR="00D72008" w:rsidRPr="00816496" w:rsidRDefault="00D72008" w:rsidP="00D72008">
      <w:r w:rsidRPr="00816496">
        <w:t>Os equipamentos deverão ser projetados, fabricados e testados de acordo com as últimas revisões das normas aplicáveis das seguintes organizações:</w:t>
      </w:r>
    </w:p>
    <w:p w14:paraId="58FFB3F0" w14:textId="77777777" w:rsidR="00D72008" w:rsidRPr="00816496" w:rsidRDefault="00D72008" w:rsidP="00D72008"/>
    <w:tbl>
      <w:tblPr>
        <w:tblW w:w="0" w:type="auto"/>
        <w:tblLayout w:type="fixed"/>
        <w:tblLook w:val="0000" w:firstRow="0" w:lastRow="0" w:firstColumn="0" w:lastColumn="0" w:noHBand="0" w:noVBand="0"/>
      </w:tblPr>
      <w:tblGrid>
        <w:gridCol w:w="2041"/>
        <w:gridCol w:w="7258"/>
      </w:tblGrid>
      <w:tr w:rsidR="00D72008" w:rsidRPr="00816496" w14:paraId="4816109E" w14:textId="77777777" w:rsidTr="008C0915">
        <w:tc>
          <w:tcPr>
            <w:tcW w:w="2041" w:type="dxa"/>
          </w:tcPr>
          <w:p w14:paraId="64A6F552" w14:textId="77777777" w:rsidR="00D72008" w:rsidRPr="00816496" w:rsidRDefault="00D72008" w:rsidP="008C0915">
            <w:pPr>
              <w:jc w:val="center"/>
              <w:rPr>
                <w:sz w:val="22"/>
              </w:rPr>
            </w:pPr>
            <w:r w:rsidRPr="00816496">
              <w:rPr>
                <w:sz w:val="22"/>
              </w:rPr>
              <w:br w:type="page"/>
            </w:r>
            <w:r w:rsidRPr="00816496">
              <w:rPr>
                <w:sz w:val="22"/>
              </w:rPr>
              <w:br w:type="page"/>
              <w:t>ABNT</w:t>
            </w:r>
          </w:p>
        </w:tc>
        <w:tc>
          <w:tcPr>
            <w:tcW w:w="7258" w:type="dxa"/>
          </w:tcPr>
          <w:p w14:paraId="741E43A5" w14:textId="77777777" w:rsidR="00D72008" w:rsidRPr="00816496" w:rsidRDefault="00D72008" w:rsidP="008C0915">
            <w:pPr>
              <w:rPr>
                <w:sz w:val="22"/>
              </w:rPr>
            </w:pPr>
            <w:r w:rsidRPr="00816496">
              <w:rPr>
                <w:sz w:val="22"/>
              </w:rPr>
              <w:t xml:space="preserve"> Associação Brasileira de Normas Técnicas</w:t>
            </w:r>
          </w:p>
        </w:tc>
      </w:tr>
      <w:tr w:rsidR="00D72008" w:rsidRPr="00816496" w14:paraId="426947E7" w14:textId="77777777" w:rsidTr="008C0915">
        <w:tc>
          <w:tcPr>
            <w:tcW w:w="2041" w:type="dxa"/>
          </w:tcPr>
          <w:p w14:paraId="11886B06" w14:textId="77777777" w:rsidR="00D72008" w:rsidRPr="00816496" w:rsidRDefault="00D72008" w:rsidP="008C0915">
            <w:pPr>
              <w:jc w:val="center"/>
              <w:rPr>
                <w:sz w:val="22"/>
              </w:rPr>
            </w:pPr>
            <w:r w:rsidRPr="00816496">
              <w:rPr>
                <w:sz w:val="22"/>
              </w:rPr>
              <w:lastRenderedPageBreak/>
              <w:t>AGMA</w:t>
            </w:r>
          </w:p>
        </w:tc>
        <w:tc>
          <w:tcPr>
            <w:tcW w:w="7258" w:type="dxa"/>
          </w:tcPr>
          <w:p w14:paraId="397E6EB1" w14:textId="77777777" w:rsidR="00D72008" w:rsidRPr="00816496" w:rsidRDefault="00D72008" w:rsidP="008C0915">
            <w:pPr>
              <w:rPr>
                <w:sz w:val="22"/>
              </w:rPr>
            </w:pPr>
            <w:r w:rsidRPr="00816496">
              <w:rPr>
                <w:sz w:val="22"/>
              </w:rPr>
              <w:t xml:space="preserve"> American Gear </w:t>
            </w:r>
            <w:proofErr w:type="spellStart"/>
            <w:r w:rsidRPr="00816496">
              <w:rPr>
                <w:sz w:val="22"/>
              </w:rPr>
              <w:t>Manufacturers</w:t>
            </w:r>
            <w:proofErr w:type="spellEnd"/>
            <w:r w:rsidRPr="00816496">
              <w:rPr>
                <w:sz w:val="22"/>
              </w:rPr>
              <w:t xml:space="preserve"> </w:t>
            </w:r>
            <w:proofErr w:type="spellStart"/>
            <w:r w:rsidRPr="00816496">
              <w:rPr>
                <w:sz w:val="22"/>
              </w:rPr>
              <w:t>Association</w:t>
            </w:r>
            <w:proofErr w:type="spellEnd"/>
          </w:p>
        </w:tc>
      </w:tr>
      <w:tr w:rsidR="00D72008" w:rsidRPr="00816496" w14:paraId="2A9083C7" w14:textId="77777777" w:rsidTr="008C0915">
        <w:tc>
          <w:tcPr>
            <w:tcW w:w="2041" w:type="dxa"/>
          </w:tcPr>
          <w:p w14:paraId="5BF84D52" w14:textId="77777777" w:rsidR="00D72008" w:rsidRPr="00816496" w:rsidRDefault="00D72008" w:rsidP="008C0915">
            <w:pPr>
              <w:jc w:val="center"/>
              <w:rPr>
                <w:sz w:val="22"/>
              </w:rPr>
            </w:pPr>
            <w:r w:rsidRPr="00816496">
              <w:rPr>
                <w:sz w:val="22"/>
              </w:rPr>
              <w:t>AISC</w:t>
            </w:r>
          </w:p>
        </w:tc>
        <w:tc>
          <w:tcPr>
            <w:tcW w:w="7258" w:type="dxa"/>
          </w:tcPr>
          <w:p w14:paraId="5FBB2BE9" w14:textId="77777777" w:rsidR="00D72008" w:rsidRPr="00816496" w:rsidRDefault="00D72008" w:rsidP="008C0915">
            <w:pPr>
              <w:rPr>
                <w:sz w:val="22"/>
                <w:lang w:val="en-US"/>
              </w:rPr>
            </w:pPr>
            <w:r w:rsidRPr="00816496">
              <w:rPr>
                <w:sz w:val="22"/>
                <w:lang w:val="en-US"/>
              </w:rPr>
              <w:t xml:space="preserve"> American Institute of  Steel Construction</w:t>
            </w:r>
          </w:p>
        </w:tc>
      </w:tr>
      <w:tr w:rsidR="00D72008" w:rsidRPr="00816496" w14:paraId="5567146A" w14:textId="77777777" w:rsidTr="008C0915">
        <w:tc>
          <w:tcPr>
            <w:tcW w:w="2041" w:type="dxa"/>
          </w:tcPr>
          <w:p w14:paraId="051C45FC" w14:textId="77777777" w:rsidR="00D72008" w:rsidRPr="00816496" w:rsidRDefault="00D72008" w:rsidP="008C0915">
            <w:pPr>
              <w:jc w:val="center"/>
              <w:rPr>
                <w:sz w:val="22"/>
              </w:rPr>
            </w:pPr>
            <w:r w:rsidRPr="00816496">
              <w:rPr>
                <w:sz w:val="22"/>
              </w:rPr>
              <w:t>AISI</w:t>
            </w:r>
          </w:p>
        </w:tc>
        <w:tc>
          <w:tcPr>
            <w:tcW w:w="7258" w:type="dxa"/>
          </w:tcPr>
          <w:p w14:paraId="28B57C1C" w14:textId="77777777" w:rsidR="00D72008" w:rsidRPr="00816496" w:rsidRDefault="00D72008" w:rsidP="008C0915">
            <w:pPr>
              <w:rPr>
                <w:sz w:val="22"/>
                <w:lang w:val="en-US"/>
              </w:rPr>
            </w:pPr>
            <w:r w:rsidRPr="00816496">
              <w:rPr>
                <w:sz w:val="22"/>
                <w:lang w:val="en-US"/>
              </w:rPr>
              <w:t xml:space="preserve"> American Iron and Steel Institute</w:t>
            </w:r>
          </w:p>
        </w:tc>
      </w:tr>
      <w:tr w:rsidR="00D72008" w:rsidRPr="00816496" w14:paraId="5C1D0200" w14:textId="77777777" w:rsidTr="008C0915">
        <w:tc>
          <w:tcPr>
            <w:tcW w:w="2041" w:type="dxa"/>
          </w:tcPr>
          <w:p w14:paraId="6E8702F8" w14:textId="77777777" w:rsidR="00D72008" w:rsidRPr="00816496" w:rsidRDefault="00D72008" w:rsidP="008C0915">
            <w:pPr>
              <w:jc w:val="center"/>
              <w:rPr>
                <w:sz w:val="22"/>
              </w:rPr>
            </w:pPr>
            <w:r w:rsidRPr="00816496">
              <w:rPr>
                <w:sz w:val="22"/>
              </w:rPr>
              <w:t>ANSI</w:t>
            </w:r>
          </w:p>
        </w:tc>
        <w:tc>
          <w:tcPr>
            <w:tcW w:w="7258" w:type="dxa"/>
          </w:tcPr>
          <w:p w14:paraId="4C89C37A" w14:textId="77777777" w:rsidR="00D72008" w:rsidRPr="00816496" w:rsidRDefault="00D72008" w:rsidP="008C0915">
            <w:pPr>
              <w:rPr>
                <w:sz w:val="22"/>
              </w:rPr>
            </w:pPr>
            <w:r w:rsidRPr="00816496">
              <w:rPr>
                <w:sz w:val="22"/>
              </w:rPr>
              <w:t xml:space="preserve"> American </w:t>
            </w:r>
            <w:proofErr w:type="spellStart"/>
            <w:r w:rsidRPr="00816496">
              <w:rPr>
                <w:sz w:val="22"/>
              </w:rPr>
              <w:t>National</w:t>
            </w:r>
            <w:proofErr w:type="spellEnd"/>
            <w:r w:rsidRPr="00816496">
              <w:rPr>
                <w:sz w:val="22"/>
              </w:rPr>
              <w:t xml:space="preserve"> Standard </w:t>
            </w:r>
            <w:proofErr w:type="spellStart"/>
            <w:r w:rsidRPr="00816496">
              <w:rPr>
                <w:sz w:val="22"/>
              </w:rPr>
              <w:t>Institute</w:t>
            </w:r>
            <w:proofErr w:type="spellEnd"/>
            <w:r w:rsidRPr="00816496">
              <w:rPr>
                <w:sz w:val="22"/>
              </w:rPr>
              <w:t xml:space="preserve"> </w:t>
            </w:r>
          </w:p>
        </w:tc>
      </w:tr>
      <w:tr w:rsidR="00D72008" w:rsidRPr="00816496" w14:paraId="135E1955" w14:textId="77777777" w:rsidTr="008C0915">
        <w:tc>
          <w:tcPr>
            <w:tcW w:w="2041" w:type="dxa"/>
          </w:tcPr>
          <w:p w14:paraId="5FE29C4E" w14:textId="77777777" w:rsidR="00D72008" w:rsidRPr="00816496" w:rsidRDefault="00D72008" w:rsidP="008C0915">
            <w:pPr>
              <w:jc w:val="center"/>
              <w:rPr>
                <w:sz w:val="22"/>
              </w:rPr>
            </w:pPr>
            <w:r w:rsidRPr="00816496">
              <w:rPr>
                <w:sz w:val="22"/>
              </w:rPr>
              <w:t>API</w:t>
            </w:r>
          </w:p>
        </w:tc>
        <w:tc>
          <w:tcPr>
            <w:tcW w:w="7258" w:type="dxa"/>
          </w:tcPr>
          <w:p w14:paraId="1393422B" w14:textId="77777777" w:rsidR="00D72008" w:rsidRPr="00816496" w:rsidRDefault="00D72008" w:rsidP="008C0915">
            <w:pPr>
              <w:rPr>
                <w:sz w:val="22"/>
              </w:rPr>
            </w:pPr>
            <w:r w:rsidRPr="00816496">
              <w:rPr>
                <w:sz w:val="22"/>
              </w:rPr>
              <w:t xml:space="preserve"> American </w:t>
            </w:r>
            <w:proofErr w:type="spellStart"/>
            <w:r w:rsidRPr="00816496">
              <w:rPr>
                <w:sz w:val="22"/>
              </w:rPr>
              <w:t>Petroleum</w:t>
            </w:r>
            <w:proofErr w:type="spellEnd"/>
            <w:r w:rsidRPr="00816496">
              <w:rPr>
                <w:sz w:val="22"/>
              </w:rPr>
              <w:t xml:space="preserve"> </w:t>
            </w:r>
            <w:proofErr w:type="spellStart"/>
            <w:r w:rsidRPr="00816496">
              <w:rPr>
                <w:sz w:val="22"/>
              </w:rPr>
              <w:t>Institute</w:t>
            </w:r>
            <w:proofErr w:type="spellEnd"/>
          </w:p>
        </w:tc>
      </w:tr>
      <w:tr w:rsidR="00D72008" w:rsidRPr="00816496" w14:paraId="0EF63F7B" w14:textId="77777777" w:rsidTr="008C0915">
        <w:tc>
          <w:tcPr>
            <w:tcW w:w="2041" w:type="dxa"/>
          </w:tcPr>
          <w:p w14:paraId="1BFE7DB7" w14:textId="77777777" w:rsidR="00D72008" w:rsidRPr="00816496" w:rsidRDefault="00D72008" w:rsidP="008C0915">
            <w:pPr>
              <w:jc w:val="center"/>
              <w:rPr>
                <w:sz w:val="22"/>
              </w:rPr>
            </w:pPr>
            <w:r w:rsidRPr="00816496">
              <w:rPr>
                <w:sz w:val="22"/>
              </w:rPr>
              <w:t>ASME</w:t>
            </w:r>
          </w:p>
        </w:tc>
        <w:tc>
          <w:tcPr>
            <w:tcW w:w="7258" w:type="dxa"/>
          </w:tcPr>
          <w:p w14:paraId="0D2992ED" w14:textId="77777777" w:rsidR="00D72008" w:rsidRPr="00816496" w:rsidRDefault="00D72008" w:rsidP="008C0915">
            <w:pPr>
              <w:rPr>
                <w:sz w:val="22"/>
                <w:lang w:val="en-US"/>
              </w:rPr>
            </w:pPr>
            <w:r w:rsidRPr="00816496">
              <w:rPr>
                <w:sz w:val="22"/>
                <w:lang w:val="en-US"/>
              </w:rPr>
              <w:t xml:space="preserve"> American Society  of  Mechanical Engineers</w:t>
            </w:r>
          </w:p>
        </w:tc>
      </w:tr>
      <w:tr w:rsidR="00D72008" w:rsidRPr="00816496" w14:paraId="180795CC" w14:textId="77777777" w:rsidTr="008C0915">
        <w:tc>
          <w:tcPr>
            <w:tcW w:w="2041" w:type="dxa"/>
          </w:tcPr>
          <w:p w14:paraId="17EDF9B3" w14:textId="77777777" w:rsidR="00D72008" w:rsidRPr="00816496" w:rsidRDefault="00D72008" w:rsidP="008C0915">
            <w:pPr>
              <w:jc w:val="center"/>
              <w:rPr>
                <w:sz w:val="22"/>
              </w:rPr>
            </w:pPr>
            <w:r w:rsidRPr="00816496">
              <w:rPr>
                <w:sz w:val="22"/>
              </w:rPr>
              <w:t>ASTM</w:t>
            </w:r>
          </w:p>
        </w:tc>
        <w:tc>
          <w:tcPr>
            <w:tcW w:w="7258" w:type="dxa"/>
          </w:tcPr>
          <w:p w14:paraId="1F90FB5B" w14:textId="77777777" w:rsidR="00D72008" w:rsidRPr="00816496" w:rsidRDefault="00D72008" w:rsidP="008C0915">
            <w:pPr>
              <w:rPr>
                <w:sz w:val="22"/>
                <w:lang w:val="en-US"/>
              </w:rPr>
            </w:pPr>
            <w:r w:rsidRPr="00816496">
              <w:rPr>
                <w:sz w:val="22"/>
                <w:lang w:val="en-US"/>
              </w:rPr>
              <w:t xml:space="preserve"> American Society for Testing And Materials</w:t>
            </w:r>
          </w:p>
        </w:tc>
      </w:tr>
      <w:tr w:rsidR="00D72008" w:rsidRPr="00816496" w14:paraId="7640DB6C" w14:textId="77777777" w:rsidTr="008C0915">
        <w:tc>
          <w:tcPr>
            <w:tcW w:w="2041" w:type="dxa"/>
          </w:tcPr>
          <w:p w14:paraId="760A6E60" w14:textId="77777777" w:rsidR="00D72008" w:rsidRPr="00816496" w:rsidRDefault="00D72008" w:rsidP="008C0915">
            <w:pPr>
              <w:jc w:val="center"/>
              <w:rPr>
                <w:sz w:val="22"/>
              </w:rPr>
            </w:pPr>
            <w:r w:rsidRPr="00816496">
              <w:rPr>
                <w:sz w:val="22"/>
              </w:rPr>
              <w:t>DIN</w:t>
            </w:r>
          </w:p>
        </w:tc>
        <w:tc>
          <w:tcPr>
            <w:tcW w:w="7258" w:type="dxa"/>
          </w:tcPr>
          <w:p w14:paraId="09394CB8" w14:textId="77777777" w:rsidR="00D72008" w:rsidRPr="00816496" w:rsidRDefault="00D72008" w:rsidP="008C0915">
            <w:pPr>
              <w:rPr>
                <w:sz w:val="22"/>
              </w:rPr>
            </w:pPr>
            <w:r w:rsidRPr="00816496">
              <w:rPr>
                <w:sz w:val="22"/>
              </w:rPr>
              <w:t xml:space="preserve"> </w:t>
            </w:r>
            <w:proofErr w:type="spellStart"/>
            <w:r w:rsidRPr="00816496">
              <w:rPr>
                <w:sz w:val="22"/>
              </w:rPr>
              <w:t>Deutsches</w:t>
            </w:r>
            <w:proofErr w:type="spellEnd"/>
            <w:r w:rsidRPr="00816496">
              <w:rPr>
                <w:sz w:val="22"/>
              </w:rPr>
              <w:t xml:space="preserve"> </w:t>
            </w:r>
            <w:proofErr w:type="spellStart"/>
            <w:r w:rsidRPr="00816496">
              <w:rPr>
                <w:sz w:val="22"/>
              </w:rPr>
              <w:t>Institut</w:t>
            </w:r>
            <w:proofErr w:type="spellEnd"/>
            <w:r w:rsidRPr="00816496">
              <w:rPr>
                <w:sz w:val="22"/>
              </w:rPr>
              <w:t xml:space="preserve"> </w:t>
            </w:r>
            <w:proofErr w:type="spellStart"/>
            <w:r w:rsidRPr="00816496">
              <w:rPr>
                <w:sz w:val="22"/>
              </w:rPr>
              <w:t>Für</w:t>
            </w:r>
            <w:proofErr w:type="spellEnd"/>
            <w:r w:rsidRPr="00816496">
              <w:rPr>
                <w:sz w:val="22"/>
              </w:rPr>
              <w:t xml:space="preserve"> </w:t>
            </w:r>
            <w:proofErr w:type="spellStart"/>
            <w:r w:rsidRPr="00816496">
              <w:rPr>
                <w:sz w:val="22"/>
              </w:rPr>
              <w:t>Normung</w:t>
            </w:r>
            <w:proofErr w:type="spellEnd"/>
          </w:p>
        </w:tc>
      </w:tr>
      <w:tr w:rsidR="00D72008" w:rsidRPr="00816496" w14:paraId="0870A44B" w14:textId="77777777" w:rsidTr="008C0915">
        <w:tc>
          <w:tcPr>
            <w:tcW w:w="2041" w:type="dxa"/>
          </w:tcPr>
          <w:p w14:paraId="312EC15C" w14:textId="77777777" w:rsidR="00D72008" w:rsidRPr="00816496" w:rsidRDefault="00D72008" w:rsidP="008C0915">
            <w:pPr>
              <w:jc w:val="center"/>
              <w:rPr>
                <w:sz w:val="22"/>
              </w:rPr>
            </w:pPr>
            <w:r w:rsidRPr="00816496">
              <w:rPr>
                <w:sz w:val="22"/>
              </w:rPr>
              <w:t>FEM</w:t>
            </w:r>
          </w:p>
        </w:tc>
        <w:tc>
          <w:tcPr>
            <w:tcW w:w="7258" w:type="dxa"/>
          </w:tcPr>
          <w:p w14:paraId="69BCBB77" w14:textId="77777777" w:rsidR="00D72008" w:rsidRPr="00816496" w:rsidRDefault="00D72008" w:rsidP="008C0915">
            <w:pPr>
              <w:rPr>
                <w:sz w:val="22"/>
              </w:rPr>
            </w:pPr>
            <w:r w:rsidRPr="00816496">
              <w:rPr>
                <w:sz w:val="22"/>
              </w:rPr>
              <w:t xml:space="preserve"> Federation </w:t>
            </w:r>
            <w:proofErr w:type="spellStart"/>
            <w:r w:rsidRPr="00816496">
              <w:rPr>
                <w:sz w:val="22"/>
              </w:rPr>
              <w:t>Européene</w:t>
            </w:r>
            <w:proofErr w:type="spellEnd"/>
            <w:r w:rsidRPr="00816496">
              <w:rPr>
                <w:sz w:val="22"/>
              </w:rPr>
              <w:t xml:space="preserve"> de </w:t>
            </w:r>
            <w:proofErr w:type="spellStart"/>
            <w:r w:rsidRPr="00816496">
              <w:rPr>
                <w:sz w:val="22"/>
              </w:rPr>
              <w:t>la</w:t>
            </w:r>
            <w:proofErr w:type="spellEnd"/>
            <w:r w:rsidRPr="00816496">
              <w:rPr>
                <w:sz w:val="22"/>
              </w:rPr>
              <w:t xml:space="preserve"> </w:t>
            </w:r>
            <w:proofErr w:type="spellStart"/>
            <w:r w:rsidRPr="00816496">
              <w:rPr>
                <w:sz w:val="22"/>
              </w:rPr>
              <w:t>Manutention</w:t>
            </w:r>
            <w:proofErr w:type="spellEnd"/>
          </w:p>
        </w:tc>
      </w:tr>
      <w:tr w:rsidR="00D72008" w:rsidRPr="00816496" w14:paraId="2E7262C8" w14:textId="77777777" w:rsidTr="008C0915">
        <w:tc>
          <w:tcPr>
            <w:tcW w:w="2041" w:type="dxa"/>
          </w:tcPr>
          <w:p w14:paraId="645B7F7A" w14:textId="77777777" w:rsidR="00D72008" w:rsidRPr="00816496" w:rsidRDefault="00D72008" w:rsidP="008C0915">
            <w:pPr>
              <w:jc w:val="center"/>
              <w:rPr>
                <w:sz w:val="22"/>
              </w:rPr>
            </w:pPr>
            <w:r w:rsidRPr="00816496">
              <w:rPr>
                <w:sz w:val="22"/>
              </w:rPr>
              <w:t>HIS</w:t>
            </w:r>
          </w:p>
        </w:tc>
        <w:tc>
          <w:tcPr>
            <w:tcW w:w="7258" w:type="dxa"/>
          </w:tcPr>
          <w:p w14:paraId="253647EF" w14:textId="77777777" w:rsidR="00D72008" w:rsidRPr="00816496" w:rsidRDefault="00D72008" w:rsidP="008C0915">
            <w:pPr>
              <w:rPr>
                <w:sz w:val="22"/>
              </w:rPr>
            </w:pPr>
            <w:r w:rsidRPr="00816496">
              <w:rPr>
                <w:sz w:val="22"/>
              </w:rPr>
              <w:t xml:space="preserve"> </w:t>
            </w:r>
            <w:proofErr w:type="spellStart"/>
            <w:r w:rsidRPr="00816496">
              <w:rPr>
                <w:sz w:val="22"/>
              </w:rPr>
              <w:t>Hydraulic</w:t>
            </w:r>
            <w:proofErr w:type="spellEnd"/>
            <w:r w:rsidRPr="00816496">
              <w:rPr>
                <w:sz w:val="22"/>
              </w:rPr>
              <w:t xml:space="preserve"> </w:t>
            </w:r>
            <w:proofErr w:type="spellStart"/>
            <w:r w:rsidRPr="00816496">
              <w:rPr>
                <w:sz w:val="22"/>
              </w:rPr>
              <w:t>Institute</w:t>
            </w:r>
            <w:proofErr w:type="spellEnd"/>
            <w:r w:rsidRPr="00816496">
              <w:rPr>
                <w:sz w:val="22"/>
              </w:rPr>
              <w:t xml:space="preserve"> Standards</w:t>
            </w:r>
          </w:p>
        </w:tc>
      </w:tr>
      <w:tr w:rsidR="00D72008" w:rsidRPr="00816496" w14:paraId="5E5564E6" w14:textId="77777777" w:rsidTr="008C0915">
        <w:tc>
          <w:tcPr>
            <w:tcW w:w="2041" w:type="dxa"/>
          </w:tcPr>
          <w:p w14:paraId="75446D04" w14:textId="77777777" w:rsidR="00D72008" w:rsidRPr="00816496" w:rsidRDefault="00D72008" w:rsidP="008C0915">
            <w:pPr>
              <w:jc w:val="center"/>
              <w:rPr>
                <w:sz w:val="22"/>
              </w:rPr>
            </w:pPr>
            <w:r w:rsidRPr="00816496">
              <w:rPr>
                <w:sz w:val="22"/>
              </w:rPr>
              <w:t>IEC</w:t>
            </w:r>
          </w:p>
        </w:tc>
        <w:tc>
          <w:tcPr>
            <w:tcW w:w="7258" w:type="dxa"/>
          </w:tcPr>
          <w:p w14:paraId="5D1734E7" w14:textId="77777777" w:rsidR="00D72008" w:rsidRPr="00816496" w:rsidRDefault="00D72008" w:rsidP="008C0915">
            <w:pPr>
              <w:rPr>
                <w:sz w:val="22"/>
              </w:rPr>
            </w:pPr>
            <w:r w:rsidRPr="00816496">
              <w:rPr>
                <w:sz w:val="22"/>
              </w:rPr>
              <w:t xml:space="preserve"> </w:t>
            </w:r>
            <w:proofErr w:type="spellStart"/>
            <w:r w:rsidRPr="00816496">
              <w:rPr>
                <w:sz w:val="22"/>
              </w:rPr>
              <w:t>International</w:t>
            </w:r>
            <w:proofErr w:type="spellEnd"/>
            <w:r w:rsidRPr="00816496">
              <w:rPr>
                <w:sz w:val="22"/>
              </w:rPr>
              <w:t xml:space="preserve"> </w:t>
            </w:r>
            <w:proofErr w:type="spellStart"/>
            <w:r w:rsidRPr="00816496">
              <w:rPr>
                <w:sz w:val="22"/>
              </w:rPr>
              <w:t>Electrotechnical</w:t>
            </w:r>
            <w:proofErr w:type="spellEnd"/>
            <w:r w:rsidRPr="00816496">
              <w:rPr>
                <w:sz w:val="22"/>
              </w:rPr>
              <w:t xml:space="preserve"> </w:t>
            </w:r>
            <w:proofErr w:type="spellStart"/>
            <w:r w:rsidRPr="00816496">
              <w:rPr>
                <w:sz w:val="22"/>
              </w:rPr>
              <w:t>Comission</w:t>
            </w:r>
            <w:proofErr w:type="spellEnd"/>
          </w:p>
        </w:tc>
      </w:tr>
      <w:tr w:rsidR="00D72008" w:rsidRPr="00816496" w14:paraId="28CBCF21" w14:textId="77777777" w:rsidTr="008C0915">
        <w:tc>
          <w:tcPr>
            <w:tcW w:w="2041" w:type="dxa"/>
          </w:tcPr>
          <w:p w14:paraId="0D0CA360" w14:textId="77777777" w:rsidR="00D72008" w:rsidRPr="00816496" w:rsidRDefault="00D72008" w:rsidP="008C0915">
            <w:pPr>
              <w:jc w:val="center"/>
              <w:rPr>
                <w:sz w:val="22"/>
              </w:rPr>
            </w:pPr>
            <w:r w:rsidRPr="00816496">
              <w:rPr>
                <w:sz w:val="22"/>
              </w:rPr>
              <w:t>IEEC</w:t>
            </w:r>
          </w:p>
        </w:tc>
        <w:tc>
          <w:tcPr>
            <w:tcW w:w="7258" w:type="dxa"/>
          </w:tcPr>
          <w:p w14:paraId="38E448DB" w14:textId="77777777" w:rsidR="00D72008" w:rsidRPr="00816496" w:rsidRDefault="00D72008" w:rsidP="008C0915">
            <w:pPr>
              <w:rPr>
                <w:sz w:val="22"/>
                <w:lang w:val="en-US"/>
              </w:rPr>
            </w:pPr>
            <w:r w:rsidRPr="00816496">
              <w:rPr>
                <w:sz w:val="22"/>
                <w:lang w:val="en-US"/>
              </w:rPr>
              <w:t xml:space="preserve"> Institute of Electrical and </w:t>
            </w:r>
            <w:proofErr w:type="spellStart"/>
            <w:r w:rsidRPr="00816496">
              <w:rPr>
                <w:sz w:val="22"/>
                <w:lang w:val="en-US"/>
              </w:rPr>
              <w:t>Eletronics</w:t>
            </w:r>
            <w:proofErr w:type="spellEnd"/>
            <w:r w:rsidRPr="00816496">
              <w:rPr>
                <w:sz w:val="22"/>
                <w:lang w:val="en-US"/>
              </w:rPr>
              <w:t xml:space="preserve"> Engineers</w:t>
            </w:r>
          </w:p>
        </w:tc>
      </w:tr>
      <w:tr w:rsidR="00D72008" w:rsidRPr="00816496" w14:paraId="28643109" w14:textId="77777777" w:rsidTr="008C0915">
        <w:tc>
          <w:tcPr>
            <w:tcW w:w="2041" w:type="dxa"/>
          </w:tcPr>
          <w:p w14:paraId="2DD5E919" w14:textId="77777777" w:rsidR="00D72008" w:rsidRPr="00816496" w:rsidRDefault="00D72008" w:rsidP="008C0915">
            <w:pPr>
              <w:jc w:val="center"/>
              <w:rPr>
                <w:sz w:val="22"/>
              </w:rPr>
            </w:pPr>
            <w:r w:rsidRPr="00816496">
              <w:rPr>
                <w:sz w:val="22"/>
              </w:rPr>
              <w:t>ISO</w:t>
            </w:r>
          </w:p>
        </w:tc>
        <w:tc>
          <w:tcPr>
            <w:tcW w:w="7258" w:type="dxa"/>
          </w:tcPr>
          <w:p w14:paraId="025C4232" w14:textId="77777777" w:rsidR="00D72008" w:rsidRPr="00816496" w:rsidRDefault="00D72008" w:rsidP="008C0915">
            <w:pPr>
              <w:rPr>
                <w:sz w:val="22"/>
              </w:rPr>
            </w:pPr>
            <w:r w:rsidRPr="00816496">
              <w:rPr>
                <w:sz w:val="22"/>
              </w:rPr>
              <w:t xml:space="preserve"> </w:t>
            </w:r>
            <w:proofErr w:type="spellStart"/>
            <w:r w:rsidRPr="00816496">
              <w:rPr>
                <w:sz w:val="22"/>
              </w:rPr>
              <w:t>International</w:t>
            </w:r>
            <w:proofErr w:type="spellEnd"/>
            <w:r w:rsidRPr="00816496">
              <w:rPr>
                <w:sz w:val="22"/>
              </w:rPr>
              <w:t xml:space="preserve"> Standard </w:t>
            </w:r>
            <w:proofErr w:type="spellStart"/>
            <w:r w:rsidRPr="00816496">
              <w:rPr>
                <w:sz w:val="22"/>
              </w:rPr>
              <w:t>Organization</w:t>
            </w:r>
            <w:proofErr w:type="spellEnd"/>
          </w:p>
        </w:tc>
      </w:tr>
      <w:tr w:rsidR="00D72008" w:rsidRPr="00816496" w14:paraId="7B4F3CB2" w14:textId="77777777" w:rsidTr="008C0915">
        <w:tc>
          <w:tcPr>
            <w:tcW w:w="2041" w:type="dxa"/>
          </w:tcPr>
          <w:p w14:paraId="26B9FAF1" w14:textId="77777777" w:rsidR="00D72008" w:rsidRPr="00816496" w:rsidRDefault="00D72008" w:rsidP="008C0915">
            <w:pPr>
              <w:jc w:val="center"/>
              <w:rPr>
                <w:sz w:val="22"/>
              </w:rPr>
            </w:pPr>
            <w:r w:rsidRPr="00816496">
              <w:rPr>
                <w:sz w:val="22"/>
              </w:rPr>
              <w:t>NEMA</w:t>
            </w:r>
          </w:p>
        </w:tc>
        <w:tc>
          <w:tcPr>
            <w:tcW w:w="7258" w:type="dxa"/>
          </w:tcPr>
          <w:p w14:paraId="47DCC3C5" w14:textId="77777777" w:rsidR="00D72008" w:rsidRPr="00816496" w:rsidRDefault="00D72008" w:rsidP="008C0915">
            <w:pPr>
              <w:rPr>
                <w:sz w:val="22"/>
              </w:rPr>
            </w:pPr>
            <w:r w:rsidRPr="00816496">
              <w:rPr>
                <w:sz w:val="22"/>
              </w:rPr>
              <w:t xml:space="preserve"> </w:t>
            </w:r>
            <w:proofErr w:type="spellStart"/>
            <w:r w:rsidRPr="00816496">
              <w:rPr>
                <w:sz w:val="22"/>
              </w:rPr>
              <w:t>National</w:t>
            </w:r>
            <w:proofErr w:type="spellEnd"/>
            <w:r w:rsidRPr="00816496">
              <w:rPr>
                <w:sz w:val="22"/>
              </w:rPr>
              <w:t xml:space="preserve"> </w:t>
            </w:r>
            <w:proofErr w:type="spellStart"/>
            <w:r w:rsidRPr="00816496">
              <w:rPr>
                <w:sz w:val="22"/>
              </w:rPr>
              <w:t>Electrical</w:t>
            </w:r>
            <w:proofErr w:type="spellEnd"/>
            <w:r w:rsidRPr="00816496">
              <w:rPr>
                <w:sz w:val="22"/>
              </w:rPr>
              <w:t xml:space="preserve"> </w:t>
            </w:r>
            <w:proofErr w:type="spellStart"/>
            <w:r w:rsidRPr="00816496">
              <w:rPr>
                <w:sz w:val="22"/>
              </w:rPr>
              <w:t>Manufacturers</w:t>
            </w:r>
            <w:proofErr w:type="spellEnd"/>
            <w:r w:rsidRPr="00816496">
              <w:rPr>
                <w:sz w:val="22"/>
              </w:rPr>
              <w:t xml:space="preserve"> </w:t>
            </w:r>
            <w:proofErr w:type="spellStart"/>
            <w:r w:rsidRPr="00816496">
              <w:rPr>
                <w:sz w:val="22"/>
              </w:rPr>
              <w:t>Association</w:t>
            </w:r>
            <w:proofErr w:type="spellEnd"/>
          </w:p>
        </w:tc>
      </w:tr>
      <w:tr w:rsidR="00D72008" w:rsidRPr="00816496" w14:paraId="6E029C67" w14:textId="77777777" w:rsidTr="008C0915">
        <w:tc>
          <w:tcPr>
            <w:tcW w:w="2041" w:type="dxa"/>
          </w:tcPr>
          <w:p w14:paraId="29D87A97" w14:textId="77777777" w:rsidR="00D72008" w:rsidRPr="00816496" w:rsidRDefault="00D72008" w:rsidP="008C0915">
            <w:pPr>
              <w:jc w:val="center"/>
              <w:rPr>
                <w:sz w:val="22"/>
              </w:rPr>
            </w:pPr>
            <w:r w:rsidRPr="00816496">
              <w:rPr>
                <w:sz w:val="22"/>
              </w:rPr>
              <w:t>SAE</w:t>
            </w:r>
          </w:p>
        </w:tc>
        <w:tc>
          <w:tcPr>
            <w:tcW w:w="7258" w:type="dxa"/>
          </w:tcPr>
          <w:p w14:paraId="70E3CB7E" w14:textId="77777777" w:rsidR="00D72008" w:rsidRPr="00816496" w:rsidRDefault="00D72008" w:rsidP="008C0915">
            <w:pPr>
              <w:rPr>
                <w:sz w:val="22"/>
              </w:rPr>
            </w:pPr>
            <w:r w:rsidRPr="00816496">
              <w:rPr>
                <w:sz w:val="22"/>
              </w:rPr>
              <w:t xml:space="preserve"> Society </w:t>
            </w:r>
            <w:proofErr w:type="spellStart"/>
            <w:r w:rsidRPr="00816496">
              <w:rPr>
                <w:sz w:val="22"/>
              </w:rPr>
              <w:t>of</w:t>
            </w:r>
            <w:proofErr w:type="spellEnd"/>
            <w:r w:rsidRPr="00816496">
              <w:rPr>
                <w:sz w:val="22"/>
              </w:rPr>
              <w:t xml:space="preserve">  </w:t>
            </w:r>
            <w:proofErr w:type="spellStart"/>
            <w:r w:rsidRPr="00816496">
              <w:rPr>
                <w:sz w:val="22"/>
              </w:rPr>
              <w:t>Automotive</w:t>
            </w:r>
            <w:proofErr w:type="spellEnd"/>
            <w:r w:rsidRPr="00816496">
              <w:rPr>
                <w:sz w:val="22"/>
              </w:rPr>
              <w:t xml:space="preserve"> </w:t>
            </w:r>
            <w:proofErr w:type="spellStart"/>
            <w:r w:rsidRPr="00816496">
              <w:rPr>
                <w:sz w:val="22"/>
              </w:rPr>
              <w:t>Engineers</w:t>
            </w:r>
            <w:proofErr w:type="spellEnd"/>
          </w:p>
        </w:tc>
      </w:tr>
      <w:tr w:rsidR="00D72008" w:rsidRPr="00816496" w14:paraId="036C47D8" w14:textId="77777777" w:rsidTr="008C0915">
        <w:tc>
          <w:tcPr>
            <w:tcW w:w="2041" w:type="dxa"/>
          </w:tcPr>
          <w:p w14:paraId="75371087" w14:textId="77777777" w:rsidR="00D72008" w:rsidRPr="00816496" w:rsidRDefault="00D72008" w:rsidP="008C0915">
            <w:pPr>
              <w:jc w:val="center"/>
              <w:rPr>
                <w:sz w:val="22"/>
              </w:rPr>
            </w:pPr>
            <w:r w:rsidRPr="00816496">
              <w:rPr>
                <w:sz w:val="22"/>
              </w:rPr>
              <w:t>SSPC</w:t>
            </w:r>
          </w:p>
        </w:tc>
        <w:tc>
          <w:tcPr>
            <w:tcW w:w="7258" w:type="dxa"/>
          </w:tcPr>
          <w:p w14:paraId="5C8207A6" w14:textId="77777777" w:rsidR="00D72008" w:rsidRPr="00816496" w:rsidRDefault="00D72008" w:rsidP="008C0915">
            <w:pPr>
              <w:rPr>
                <w:sz w:val="22"/>
              </w:rPr>
            </w:pPr>
            <w:r w:rsidRPr="00816496">
              <w:rPr>
                <w:sz w:val="22"/>
              </w:rPr>
              <w:t xml:space="preserve"> Steel </w:t>
            </w:r>
            <w:proofErr w:type="spellStart"/>
            <w:r w:rsidRPr="00816496">
              <w:rPr>
                <w:sz w:val="22"/>
              </w:rPr>
              <w:t>Structures</w:t>
            </w:r>
            <w:proofErr w:type="spellEnd"/>
            <w:r w:rsidRPr="00816496">
              <w:rPr>
                <w:sz w:val="22"/>
              </w:rPr>
              <w:t xml:space="preserve"> </w:t>
            </w:r>
            <w:proofErr w:type="spellStart"/>
            <w:r w:rsidRPr="00816496">
              <w:rPr>
                <w:sz w:val="22"/>
              </w:rPr>
              <w:t>Painting</w:t>
            </w:r>
            <w:proofErr w:type="spellEnd"/>
            <w:r w:rsidRPr="00816496">
              <w:rPr>
                <w:sz w:val="22"/>
              </w:rPr>
              <w:t xml:space="preserve"> </w:t>
            </w:r>
            <w:proofErr w:type="spellStart"/>
            <w:r w:rsidRPr="00816496">
              <w:rPr>
                <w:sz w:val="22"/>
              </w:rPr>
              <w:t>Council</w:t>
            </w:r>
            <w:proofErr w:type="spellEnd"/>
          </w:p>
        </w:tc>
      </w:tr>
      <w:tr w:rsidR="00D72008" w:rsidRPr="00816496" w14:paraId="2D89C4B3" w14:textId="77777777" w:rsidTr="008C0915">
        <w:tc>
          <w:tcPr>
            <w:tcW w:w="2041" w:type="dxa"/>
          </w:tcPr>
          <w:p w14:paraId="6C0CE975" w14:textId="77777777" w:rsidR="00D72008" w:rsidRPr="00816496" w:rsidRDefault="00D72008" w:rsidP="008C0915">
            <w:pPr>
              <w:jc w:val="center"/>
              <w:rPr>
                <w:sz w:val="22"/>
              </w:rPr>
            </w:pPr>
            <w:r w:rsidRPr="00816496">
              <w:rPr>
                <w:sz w:val="22"/>
              </w:rPr>
              <w:t>ANSI/AWWA</w:t>
            </w:r>
          </w:p>
        </w:tc>
        <w:tc>
          <w:tcPr>
            <w:tcW w:w="7258" w:type="dxa"/>
          </w:tcPr>
          <w:p w14:paraId="46650BFD" w14:textId="77777777" w:rsidR="00D72008" w:rsidRPr="00816496" w:rsidRDefault="00D72008" w:rsidP="008C0915">
            <w:pPr>
              <w:rPr>
                <w:sz w:val="22"/>
              </w:rPr>
            </w:pPr>
            <w:r w:rsidRPr="00816496">
              <w:rPr>
                <w:sz w:val="22"/>
              </w:rPr>
              <w:t xml:space="preserve"> C200, tubos soldados revestidos ou protegidos, para tubulações de água</w:t>
            </w:r>
          </w:p>
        </w:tc>
      </w:tr>
      <w:tr w:rsidR="00D72008" w:rsidRPr="00816496" w14:paraId="34042EA0" w14:textId="77777777" w:rsidTr="008C0915">
        <w:tc>
          <w:tcPr>
            <w:tcW w:w="2041" w:type="dxa"/>
          </w:tcPr>
          <w:p w14:paraId="194BCE10" w14:textId="77777777" w:rsidR="00D72008" w:rsidRPr="00816496" w:rsidRDefault="00D72008" w:rsidP="008C0915">
            <w:pPr>
              <w:jc w:val="center"/>
              <w:rPr>
                <w:sz w:val="22"/>
              </w:rPr>
            </w:pPr>
            <w:r w:rsidRPr="00816496">
              <w:rPr>
                <w:sz w:val="22"/>
              </w:rPr>
              <w:t>ANSI/AWWA</w:t>
            </w:r>
          </w:p>
        </w:tc>
        <w:tc>
          <w:tcPr>
            <w:tcW w:w="7258" w:type="dxa"/>
          </w:tcPr>
          <w:p w14:paraId="0C2CF6C9" w14:textId="77777777" w:rsidR="00D72008" w:rsidRPr="00816496" w:rsidRDefault="00D72008" w:rsidP="008C0915">
            <w:pPr>
              <w:rPr>
                <w:sz w:val="22"/>
              </w:rPr>
            </w:pPr>
            <w:r w:rsidRPr="00816496">
              <w:rPr>
                <w:sz w:val="22"/>
              </w:rPr>
              <w:t xml:space="preserve"> C203, revestimentos exteriores a base de argamassas </w:t>
            </w:r>
            <w:proofErr w:type="spellStart"/>
            <w:r w:rsidRPr="00816496">
              <w:rPr>
                <w:sz w:val="22"/>
              </w:rPr>
              <w:t>hidrocarbonatadas</w:t>
            </w:r>
            <w:proofErr w:type="spellEnd"/>
            <w:r w:rsidRPr="00816496">
              <w:rPr>
                <w:sz w:val="22"/>
              </w:rPr>
              <w:t xml:space="preserve"> </w:t>
            </w:r>
          </w:p>
        </w:tc>
      </w:tr>
      <w:tr w:rsidR="00D72008" w:rsidRPr="00816496" w14:paraId="3A5E9103" w14:textId="77777777" w:rsidTr="008C0915">
        <w:tc>
          <w:tcPr>
            <w:tcW w:w="2041" w:type="dxa"/>
          </w:tcPr>
          <w:p w14:paraId="1F7D6D0B" w14:textId="77777777" w:rsidR="00D72008" w:rsidRPr="00816496" w:rsidRDefault="00D72008" w:rsidP="008C0915">
            <w:pPr>
              <w:jc w:val="center"/>
              <w:rPr>
                <w:sz w:val="22"/>
              </w:rPr>
            </w:pPr>
            <w:r w:rsidRPr="00816496">
              <w:rPr>
                <w:sz w:val="22"/>
              </w:rPr>
              <w:t>ANSI/AWWA</w:t>
            </w:r>
          </w:p>
        </w:tc>
        <w:tc>
          <w:tcPr>
            <w:tcW w:w="7258" w:type="dxa"/>
          </w:tcPr>
          <w:p w14:paraId="29CD0C53" w14:textId="77777777" w:rsidR="00D72008" w:rsidRPr="00816496" w:rsidRDefault="00D72008" w:rsidP="008C0915">
            <w:pPr>
              <w:rPr>
                <w:sz w:val="22"/>
              </w:rPr>
            </w:pPr>
            <w:r w:rsidRPr="00816496">
              <w:rPr>
                <w:sz w:val="22"/>
              </w:rPr>
              <w:t xml:space="preserve"> C205, revestimentos interiores com argamassa de cimento</w:t>
            </w:r>
          </w:p>
        </w:tc>
      </w:tr>
      <w:tr w:rsidR="00D72008" w:rsidRPr="00816496" w14:paraId="089730CA" w14:textId="77777777" w:rsidTr="008C0915">
        <w:tc>
          <w:tcPr>
            <w:tcW w:w="2041" w:type="dxa"/>
          </w:tcPr>
          <w:p w14:paraId="58EDF728" w14:textId="77777777" w:rsidR="00D72008" w:rsidRPr="00816496" w:rsidRDefault="00D72008" w:rsidP="008C0915">
            <w:pPr>
              <w:jc w:val="center"/>
              <w:rPr>
                <w:sz w:val="22"/>
              </w:rPr>
            </w:pPr>
            <w:r w:rsidRPr="00816496">
              <w:rPr>
                <w:sz w:val="22"/>
              </w:rPr>
              <w:t>ANSI/AWWA</w:t>
            </w:r>
          </w:p>
        </w:tc>
        <w:tc>
          <w:tcPr>
            <w:tcW w:w="7258" w:type="dxa"/>
          </w:tcPr>
          <w:p w14:paraId="3C2F95EB" w14:textId="77777777" w:rsidR="00D72008" w:rsidRPr="00816496" w:rsidRDefault="00D72008" w:rsidP="008C0915">
            <w:pPr>
              <w:rPr>
                <w:sz w:val="22"/>
              </w:rPr>
            </w:pPr>
            <w:r w:rsidRPr="00816496">
              <w:rPr>
                <w:sz w:val="22"/>
              </w:rPr>
              <w:t xml:space="preserve"> C206, realização de soldas de campo</w:t>
            </w:r>
          </w:p>
        </w:tc>
      </w:tr>
      <w:tr w:rsidR="00D72008" w:rsidRPr="00816496" w14:paraId="4C3372CD" w14:textId="77777777" w:rsidTr="008C0915">
        <w:tc>
          <w:tcPr>
            <w:tcW w:w="2041" w:type="dxa"/>
          </w:tcPr>
          <w:p w14:paraId="2B3775BF" w14:textId="77777777" w:rsidR="00D72008" w:rsidRPr="00816496" w:rsidRDefault="00D72008" w:rsidP="008C0915">
            <w:pPr>
              <w:jc w:val="center"/>
              <w:rPr>
                <w:sz w:val="22"/>
              </w:rPr>
            </w:pPr>
            <w:r w:rsidRPr="00816496">
              <w:rPr>
                <w:sz w:val="22"/>
              </w:rPr>
              <w:t>ANSI/AWWA</w:t>
            </w:r>
          </w:p>
        </w:tc>
        <w:tc>
          <w:tcPr>
            <w:tcW w:w="7258" w:type="dxa"/>
          </w:tcPr>
          <w:p w14:paraId="09ACFB5A" w14:textId="77777777" w:rsidR="00D72008" w:rsidRPr="00816496" w:rsidRDefault="00D72008" w:rsidP="008C0915">
            <w:pPr>
              <w:rPr>
                <w:sz w:val="22"/>
              </w:rPr>
            </w:pPr>
            <w:r w:rsidRPr="00816496">
              <w:rPr>
                <w:sz w:val="22"/>
              </w:rPr>
              <w:t xml:space="preserve"> C208, dimensões de peças especiais</w:t>
            </w:r>
          </w:p>
        </w:tc>
      </w:tr>
      <w:tr w:rsidR="00D72008" w:rsidRPr="00816496" w14:paraId="56E68CA8" w14:textId="77777777" w:rsidTr="008C0915">
        <w:tc>
          <w:tcPr>
            <w:tcW w:w="2041" w:type="dxa"/>
          </w:tcPr>
          <w:p w14:paraId="6CC80AC5" w14:textId="77777777" w:rsidR="00D72008" w:rsidRPr="00816496" w:rsidRDefault="00D72008" w:rsidP="008C0915">
            <w:pPr>
              <w:jc w:val="center"/>
              <w:rPr>
                <w:sz w:val="22"/>
              </w:rPr>
            </w:pPr>
            <w:r w:rsidRPr="00816496">
              <w:rPr>
                <w:sz w:val="22"/>
              </w:rPr>
              <w:t>ANSI/AWWA</w:t>
            </w:r>
          </w:p>
        </w:tc>
        <w:tc>
          <w:tcPr>
            <w:tcW w:w="7258" w:type="dxa"/>
          </w:tcPr>
          <w:p w14:paraId="515221C6" w14:textId="77777777" w:rsidR="00D72008" w:rsidRPr="00816496" w:rsidRDefault="00D72008" w:rsidP="008C0915">
            <w:pPr>
              <w:rPr>
                <w:sz w:val="22"/>
              </w:rPr>
            </w:pPr>
            <w:r w:rsidRPr="00816496">
              <w:rPr>
                <w:sz w:val="22"/>
              </w:rPr>
              <w:t xml:space="preserve"> CS210, revestimentos interiores e exteriores a base de epóxi líquido</w:t>
            </w:r>
          </w:p>
        </w:tc>
      </w:tr>
      <w:tr w:rsidR="00D72008" w:rsidRPr="00816496" w14:paraId="56900C36" w14:textId="77777777" w:rsidTr="008C0915">
        <w:tc>
          <w:tcPr>
            <w:tcW w:w="2041" w:type="dxa"/>
          </w:tcPr>
          <w:p w14:paraId="65AF002A" w14:textId="77777777" w:rsidR="00D72008" w:rsidRPr="00816496" w:rsidRDefault="00D72008" w:rsidP="008C0915">
            <w:pPr>
              <w:jc w:val="center"/>
              <w:rPr>
                <w:sz w:val="22"/>
              </w:rPr>
            </w:pPr>
            <w:r w:rsidRPr="00816496">
              <w:rPr>
                <w:sz w:val="22"/>
              </w:rPr>
              <w:t>ANSI/AWWA</w:t>
            </w:r>
          </w:p>
        </w:tc>
        <w:tc>
          <w:tcPr>
            <w:tcW w:w="7258" w:type="dxa"/>
          </w:tcPr>
          <w:p w14:paraId="05A6441F" w14:textId="77777777" w:rsidR="00D72008" w:rsidRPr="00816496" w:rsidRDefault="00D72008" w:rsidP="008C0915">
            <w:pPr>
              <w:rPr>
                <w:sz w:val="22"/>
              </w:rPr>
            </w:pPr>
            <w:r w:rsidRPr="00816496">
              <w:rPr>
                <w:sz w:val="22"/>
              </w:rPr>
              <w:t xml:space="preserve"> C214, revestimentos em polietileno em faixa</w:t>
            </w:r>
          </w:p>
        </w:tc>
      </w:tr>
      <w:tr w:rsidR="00D72008" w:rsidRPr="00816496" w14:paraId="55A1F205" w14:textId="77777777" w:rsidTr="008C0915">
        <w:tc>
          <w:tcPr>
            <w:tcW w:w="2041" w:type="dxa"/>
          </w:tcPr>
          <w:p w14:paraId="6F31613C" w14:textId="77777777" w:rsidR="00D72008" w:rsidRPr="00816496" w:rsidRDefault="00D72008" w:rsidP="008C0915">
            <w:pPr>
              <w:jc w:val="center"/>
              <w:rPr>
                <w:sz w:val="22"/>
              </w:rPr>
            </w:pPr>
            <w:r w:rsidRPr="00816496">
              <w:rPr>
                <w:sz w:val="22"/>
              </w:rPr>
              <w:t>NF-49710</w:t>
            </w:r>
          </w:p>
        </w:tc>
        <w:tc>
          <w:tcPr>
            <w:tcW w:w="7258" w:type="dxa"/>
          </w:tcPr>
          <w:p w14:paraId="546C3108" w14:textId="77777777" w:rsidR="00D72008" w:rsidRPr="00816496" w:rsidRDefault="00D72008" w:rsidP="008C0915">
            <w:pPr>
              <w:rPr>
                <w:sz w:val="22"/>
              </w:rPr>
            </w:pPr>
            <w:r w:rsidRPr="00816496">
              <w:rPr>
                <w:sz w:val="22"/>
              </w:rPr>
              <w:t xml:space="preserve"> Revestimento em três camadas em base de polietileno</w:t>
            </w:r>
          </w:p>
        </w:tc>
      </w:tr>
      <w:tr w:rsidR="00D72008" w:rsidRPr="00816496" w14:paraId="0D763608" w14:textId="77777777" w:rsidTr="008C0915">
        <w:tc>
          <w:tcPr>
            <w:tcW w:w="2041" w:type="dxa"/>
          </w:tcPr>
          <w:p w14:paraId="40CE9C28" w14:textId="77777777" w:rsidR="00D72008" w:rsidRPr="00816496" w:rsidRDefault="00D72008" w:rsidP="008C0915">
            <w:pPr>
              <w:jc w:val="center"/>
              <w:rPr>
                <w:sz w:val="22"/>
              </w:rPr>
            </w:pPr>
            <w:r w:rsidRPr="00816496">
              <w:rPr>
                <w:sz w:val="22"/>
              </w:rPr>
              <w:t>NF-49711</w:t>
            </w:r>
          </w:p>
        </w:tc>
        <w:tc>
          <w:tcPr>
            <w:tcW w:w="7258" w:type="dxa"/>
          </w:tcPr>
          <w:p w14:paraId="51498B6A" w14:textId="77777777" w:rsidR="00D72008" w:rsidRPr="00816496" w:rsidRDefault="00D72008" w:rsidP="008C0915">
            <w:pPr>
              <w:rPr>
                <w:sz w:val="22"/>
              </w:rPr>
            </w:pPr>
            <w:r w:rsidRPr="00816496">
              <w:rPr>
                <w:sz w:val="22"/>
              </w:rPr>
              <w:t xml:space="preserve"> Revestimento em três camadas em base de polipropileno</w:t>
            </w:r>
          </w:p>
        </w:tc>
      </w:tr>
      <w:tr w:rsidR="00D72008" w:rsidRPr="00816496" w14:paraId="240AADF2" w14:textId="77777777" w:rsidTr="008C0915">
        <w:tc>
          <w:tcPr>
            <w:tcW w:w="2041" w:type="dxa"/>
          </w:tcPr>
          <w:p w14:paraId="0B038031" w14:textId="77777777" w:rsidR="00D72008" w:rsidRPr="00816496" w:rsidRDefault="00D72008" w:rsidP="008C0915">
            <w:pPr>
              <w:jc w:val="center"/>
              <w:rPr>
                <w:sz w:val="22"/>
              </w:rPr>
            </w:pPr>
            <w:r w:rsidRPr="00816496">
              <w:rPr>
                <w:sz w:val="22"/>
              </w:rPr>
              <w:t>ISO-8501-1</w:t>
            </w:r>
          </w:p>
        </w:tc>
        <w:tc>
          <w:tcPr>
            <w:tcW w:w="7258" w:type="dxa"/>
          </w:tcPr>
          <w:p w14:paraId="20597C85" w14:textId="77777777" w:rsidR="00D72008" w:rsidRPr="00816496" w:rsidRDefault="00D72008" w:rsidP="008C0915">
            <w:pPr>
              <w:rPr>
                <w:sz w:val="22"/>
              </w:rPr>
            </w:pPr>
            <w:r w:rsidRPr="00816496">
              <w:rPr>
                <w:sz w:val="22"/>
              </w:rPr>
              <w:t xml:space="preserve"> Testes de bombas na fábrica</w:t>
            </w:r>
          </w:p>
        </w:tc>
      </w:tr>
      <w:tr w:rsidR="00D72008" w:rsidRPr="00816496" w14:paraId="2B12D8F9" w14:textId="77777777" w:rsidTr="008C0915">
        <w:tc>
          <w:tcPr>
            <w:tcW w:w="2041" w:type="dxa"/>
          </w:tcPr>
          <w:p w14:paraId="48BFD629" w14:textId="77777777" w:rsidR="00D72008" w:rsidRPr="00816496" w:rsidRDefault="00D72008" w:rsidP="008C0915">
            <w:pPr>
              <w:jc w:val="center"/>
              <w:rPr>
                <w:sz w:val="22"/>
              </w:rPr>
            </w:pPr>
            <w:r w:rsidRPr="00816496">
              <w:rPr>
                <w:sz w:val="22"/>
              </w:rPr>
              <w:lastRenderedPageBreak/>
              <w:t>NF- EM 462</w:t>
            </w:r>
          </w:p>
        </w:tc>
        <w:tc>
          <w:tcPr>
            <w:tcW w:w="7258" w:type="dxa"/>
          </w:tcPr>
          <w:p w14:paraId="0287B40C" w14:textId="77777777" w:rsidR="00D72008" w:rsidRPr="00816496" w:rsidRDefault="00D72008" w:rsidP="008C0915">
            <w:pPr>
              <w:rPr>
                <w:sz w:val="22"/>
              </w:rPr>
            </w:pPr>
            <w:r w:rsidRPr="00816496">
              <w:rPr>
                <w:sz w:val="22"/>
              </w:rPr>
              <w:t xml:space="preserve"> Testes não destrutivos  qualidade de imagem de radiogramas</w:t>
            </w:r>
          </w:p>
        </w:tc>
      </w:tr>
      <w:tr w:rsidR="00D72008" w:rsidRPr="00816496" w14:paraId="6625E9AC" w14:textId="77777777" w:rsidTr="008C0915">
        <w:tc>
          <w:tcPr>
            <w:tcW w:w="2041" w:type="dxa"/>
          </w:tcPr>
          <w:p w14:paraId="0D1A8D2C" w14:textId="77777777" w:rsidR="00D72008" w:rsidRPr="00816496" w:rsidRDefault="00D72008" w:rsidP="008C0915">
            <w:pPr>
              <w:jc w:val="center"/>
              <w:rPr>
                <w:sz w:val="22"/>
              </w:rPr>
            </w:pPr>
            <w:r w:rsidRPr="00816496">
              <w:rPr>
                <w:sz w:val="22"/>
              </w:rPr>
              <w:t>ISSO-1106-3</w:t>
            </w:r>
          </w:p>
        </w:tc>
        <w:tc>
          <w:tcPr>
            <w:tcW w:w="7258" w:type="dxa"/>
          </w:tcPr>
          <w:p w14:paraId="4EA68AC1" w14:textId="77777777" w:rsidR="00D72008" w:rsidRPr="00816496" w:rsidRDefault="00D72008" w:rsidP="008C0915">
            <w:pPr>
              <w:ind w:left="34"/>
              <w:rPr>
                <w:sz w:val="22"/>
              </w:rPr>
            </w:pPr>
            <w:r w:rsidRPr="00816496">
              <w:rPr>
                <w:sz w:val="22"/>
              </w:rPr>
              <w:t xml:space="preserve">Exame radiográfico das juntas circulares soldadas por fusão em tubos de aço de espessura inferior ou igual a </w:t>
            </w:r>
            <w:smartTag w:uri="urn:schemas-microsoft-com:office:smarttags" w:element="metricconverter">
              <w:smartTagPr>
                <w:attr w:name="ProductID" w:val="50 mm"/>
              </w:smartTagPr>
              <w:r w:rsidRPr="00816496">
                <w:rPr>
                  <w:sz w:val="22"/>
                </w:rPr>
                <w:t>50 mm</w:t>
              </w:r>
            </w:smartTag>
            <w:r w:rsidRPr="00816496">
              <w:rPr>
                <w:sz w:val="22"/>
              </w:rPr>
              <w:t>.</w:t>
            </w:r>
          </w:p>
        </w:tc>
      </w:tr>
    </w:tbl>
    <w:p w14:paraId="57826A56" w14:textId="77777777" w:rsidR="00D72008" w:rsidRPr="00816496" w:rsidRDefault="00D72008" w:rsidP="00D72008">
      <w:r w:rsidRPr="00816496">
        <w:t>Quaisquer divergências entre as especificações do  FORNECEDOR e as normas aqui citadas, este poderá apresentar a alternativa, desde que justificada tecnicamente.</w:t>
      </w:r>
    </w:p>
    <w:p w14:paraId="413652F0" w14:textId="77777777" w:rsidR="00D72008" w:rsidRPr="00816496" w:rsidRDefault="00D72008" w:rsidP="00D72008">
      <w:r w:rsidRPr="00816496">
        <w:t>Quaisquer outras dúvidas que possam surgir durante a execução de qualquer fase do processo de aquisição e/ou fabricação, devido a enganos ou divergências entre os documentos técnicos pertinentes, deverão ser obrigatoriamente levadas ao conhecimento da CONTRATANTE, por escrito.</w:t>
      </w:r>
    </w:p>
    <w:p w14:paraId="5C189807" w14:textId="77777777" w:rsidR="00D72008" w:rsidRPr="00816496" w:rsidRDefault="00D72008" w:rsidP="00D72008">
      <w:pPr>
        <w:rPr>
          <w:b/>
        </w:rPr>
      </w:pPr>
      <w:bookmarkStart w:id="19" w:name="_Toc357928865"/>
      <w:bookmarkStart w:id="20" w:name="_Toc369684991"/>
      <w:bookmarkStart w:id="21" w:name="_Toc419793656"/>
      <w:bookmarkStart w:id="22" w:name="_Toc419793929"/>
      <w:bookmarkStart w:id="23" w:name="_Toc434464536"/>
      <w:r w:rsidRPr="00816496">
        <w:rPr>
          <w:b/>
        </w:rPr>
        <w:t>6.</w:t>
      </w:r>
      <w:r w:rsidRPr="00816496">
        <w:rPr>
          <w:b/>
        </w:rPr>
        <w:tab/>
        <w:t>EXTENSÃO DO FORNECIMENTO</w:t>
      </w:r>
      <w:bookmarkEnd w:id="19"/>
      <w:bookmarkEnd w:id="20"/>
      <w:bookmarkEnd w:id="21"/>
      <w:bookmarkEnd w:id="22"/>
      <w:bookmarkEnd w:id="23"/>
    </w:p>
    <w:p w14:paraId="368D3264" w14:textId="77777777" w:rsidR="00D72008" w:rsidRPr="00816496" w:rsidRDefault="00D72008" w:rsidP="00D72008">
      <w:r w:rsidRPr="00816496">
        <w:t>A extensão do fornecimento inclui os seguintes itens, mas não se limita a eles:</w:t>
      </w:r>
    </w:p>
    <w:p w14:paraId="61D2E4BE" w14:textId="77777777" w:rsidR="00D72008" w:rsidRPr="00816496" w:rsidRDefault="00D72008" w:rsidP="00575E01">
      <w:pPr>
        <w:numPr>
          <w:ilvl w:val="0"/>
          <w:numId w:val="5"/>
        </w:numPr>
      </w:pPr>
      <w:r w:rsidRPr="00816496">
        <w:t>Projeto (desenhos, dados dos catálogos, memoriais de cálculo, etc.,) e seu envio para  aprovação;</w:t>
      </w:r>
    </w:p>
    <w:p w14:paraId="729E32A0" w14:textId="77777777" w:rsidR="00D72008" w:rsidRPr="00816496" w:rsidRDefault="00D72008" w:rsidP="00575E01">
      <w:pPr>
        <w:numPr>
          <w:ilvl w:val="0"/>
          <w:numId w:val="5"/>
        </w:numPr>
      </w:pPr>
      <w:r w:rsidRPr="00816496">
        <w:t>Fornecimento de manual de instruções para montagem, operação e manutenção dos equipamentos e/ou materiais;</w:t>
      </w:r>
    </w:p>
    <w:p w14:paraId="3A0909A7" w14:textId="77777777" w:rsidR="00D72008" w:rsidRPr="00816496" w:rsidRDefault="00D72008" w:rsidP="00575E01">
      <w:pPr>
        <w:numPr>
          <w:ilvl w:val="0"/>
          <w:numId w:val="5"/>
        </w:numPr>
      </w:pPr>
      <w:r w:rsidRPr="00816496">
        <w:t>Fabricação e fornecimento dos equipamentos, tubulações e/ou materiais, de acordo com a respectiva Especificação Técnica dos mesmos e, com os desenhos aprovados;</w:t>
      </w:r>
    </w:p>
    <w:p w14:paraId="07C42A4E" w14:textId="77777777" w:rsidR="00D72008" w:rsidRPr="00816496" w:rsidRDefault="00D72008" w:rsidP="00575E01">
      <w:pPr>
        <w:numPr>
          <w:ilvl w:val="0"/>
          <w:numId w:val="5"/>
        </w:numPr>
      </w:pPr>
      <w:r w:rsidRPr="00816496">
        <w:t>Fornecimento de ferramentas especiais necessárias à montagem, operação e manutenção dos equipamentos;</w:t>
      </w:r>
    </w:p>
    <w:p w14:paraId="0B97B5A0" w14:textId="77777777" w:rsidR="00D72008" w:rsidRPr="00816496" w:rsidRDefault="00D72008" w:rsidP="00575E01">
      <w:pPr>
        <w:numPr>
          <w:ilvl w:val="0"/>
          <w:numId w:val="5"/>
        </w:numPr>
      </w:pPr>
      <w:r w:rsidRPr="00816496">
        <w:t>Fornecimento de peças sobressalentes, conforme especificado nas Condições Gerais de CONTRATO;</w:t>
      </w:r>
    </w:p>
    <w:p w14:paraId="561F72F2" w14:textId="77777777" w:rsidR="00D72008" w:rsidRPr="00816496" w:rsidRDefault="00D72008" w:rsidP="00575E01">
      <w:pPr>
        <w:numPr>
          <w:ilvl w:val="0"/>
          <w:numId w:val="5"/>
        </w:numPr>
      </w:pPr>
      <w:r w:rsidRPr="00816496">
        <w:t>Testes na fábrica dos equipamentos, tubulações e/ou materiais, conforme indicado nesta Especificação e na Folha de Dados correspondente, a cada item especificado;</w:t>
      </w:r>
    </w:p>
    <w:p w14:paraId="0F89941F" w14:textId="77777777" w:rsidR="00D72008" w:rsidRPr="00816496" w:rsidRDefault="00D72008" w:rsidP="00575E01">
      <w:pPr>
        <w:numPr>
          <w:ilvl w:val="0"/>
          <w:numId w:val="5"/>
        </w:numPr>
      </w:pPr>
      <w:r w:rsidRPr="00816496">
        <w:t>Embalagem, transporte e seguro dos equipamentos, da fábrica até o local da obra e instruções de descarga no local conforme estabelecido nas Condições Gerais de CONTRATO;</w:t>
      </w:r>
    </w:p>
    <w:p w14:paraId="2C041373" w14:textId="77777777" w:rsidR="00D72008" w:rsidRPr="00816496" w:rsidRDefault="00D72008" w:rsidP="00575E01">
      <w:pPr>
        <w:numPr>
          <w:ilvl w:val="0"/>
          <w:numId w:val="5"/>
        </w:numPr>
      </w:pPr>
      <w:r w:rsidRPr="00816496">
        <w:t>Inspeção de montagem e instalação dos equipamentos e/ou materiais, devendo estar incluído no fornecimento uma quantidade  adicional de 10% do total de  parafusos, hastes roscadas, porcas, arruelas, pinos, etc., que  serão utilizados por ocasião da montagem na obra;</w:t>
      </w:r>
    </w:p>
    <w:p w14:paraId="336AE05F" w14:textId="77777777" w:rsidR="00D72008" w:rsidRPr="00816496" w:rsidRDefault="00D72008" w:rsidP="00575E01">
      <w:pPr>
        <w:numPr>
          <w:ilvl w:val="0"/>
          <w:numId w:val="5"/>
        </w:numPr>
      </w:pPr>
      <w:r w:rsidRPr="00816496">
        <w:t>Inspeção de ensaios e testes dos equipamentos na obra e início de operação (pré-operação);</w:t>
      </w:r>
    </w:p>
    <w:p w14:paraId="262E5BD4" w14:textId="77777777" w:rsidR="00D72008" w:rsidRPr="00816496" w:rsidRDefault="00D72008" w:rsidP="00575E01">
      <w:pPr>
        <w:numPr>
          <w:ilvl w:val="0"/>
          <w:numId w:val="5"/>
        </w:numPr>
      </w:pPr>
      <w:r w:rsidRPr="00816496">
        <w:lastRenderedPageBreak/>
        <w:t>Instruções técnicas ao pessoal de operação e manutenção do CONTRATANTE;</w:t>
      </w:r>
    </w:p>
    <w:p w14:paraId="5B859A26" w14:textId="77777777" w:rsidR="00D72008" w:rsidRPr="00816496" w:rsidRDefault="00D72008" w:rsidP="00575E01">
      <w:pPr>
        <w:numPr>
          <w:ilvl w:val="0"/>
          <w:numId w:val="5"/>
        </w:numPr>
      </w:pPr>
      <w:r w:rsidRPr="00816496">
        <w:t>Fornecimento de garantia dos equipamentos e/ou materiais, conforme as Condições Gerais de CONTRATO.</w:t>
      </w:r>
    </w:p>
    <w:p w14:paraId="2F777E3F" w14:textId="77777777" w:rsidR="00D72008" w:rsidRPr="00816496" w:rsidRDefault="00D72008" w:rsidP="00D72008">
      <w:pPr>
        <w:rPr>
          <w:b/>
        </w:rPr>
      </w:pPr>
      <w:bookmarkStart w:id="24" w:name="_Toc403532749"/>
      <w:bookmarkStart w:id="25" w:name="_Toc404592944"/>
      <w:bookmarkStart w:id="26" w:name="_Toc405020990"/>
      <w:bookmarkStart w:id="27" w:name="_Toc405971241"/>
      <w:bookmarkStart w:id="28" w:name="_Toc419793658"/>
      <w:bookmarkStart w:id="29" w:name="_Toc419793931"/>
      <w:bookmarkStart w:id="30" w:name="_Toc434464539"/>
      <w:r w:rsidRPr="00816496">
        <w:rPr>
          <w:b/>
        </w:rPr>
        <w:t>7.</w:t>
      </w:r>
      <w:r w:rsidRPr="00816496">
        <w:rPr>
          <w:b/>
        </w:rPr>
        <w:tab/>
        <w:t>DISPOSIÇÕES CONSTRUTIVAS</w:t>
      </w:r>
      <w:bookmarkEnd w:id="24"/>
      <w:bookmarkEnd w:id="25"/>
      <w:bookmarkEnd w:id="26"/>
      <w:bookmarkEnd w:id="27"/>
      <w:bookmarkEnd w:id="28"/>
      <w:bookmarkEnd w:id="29"/>
      <w:bookmarkEnd w:id="30"/>
    </w:p>
    <w:p w14:paraId="1632F395" w14:textId="77777777" w:rsidR="00D72008" w:rsidRPr="00816496" w:rsidRDefault="00D72008" w:rsidP="00D72008">
      <w:r w:rsidRPr="00816496">
        <w:t>As diferentes peças do fornecimento não poderão ser fabricados sem que seja material de primeira qualidade, sem utilização e conforme as regras homologadas; deverão apresentar um acabamento compatível com sua importância, seu posicionamento e sua destinação.</w:t>
      </w:r>
    </w:p>
    <w:p w14:paraId="3BB7538D" w14:textId="77777777" w:rsidR="00D72008" w:rsidRPr="00816496" w:rsidRDefault="00D72008" w:rsidP="00D72008">
      <w:r w:rsidRPr="00816496">
        <w:t>A CONTRATADA deve conhecer perfeitamente a natureza das águas a serem utilizadas tal que, em todas as condições de funcionamento normal, o equipamento por ela fornecido não apresente qualquer caráter anormal de uso.</w:t>
      </w:r>
    </w:p>
    <w:p w14:paraId="030D1973" w14:textId="77777777" w:rsidR="00D72008" w:rsidRPr="00816496" w:rsidRDefault="00D72008" w:rsidP="00D72008">
      <w:r w:rsidRPr="00816496">
        <w:t>Todas as peças susceptíveis de desgaste contínuo pela ação das águas, deverão dispor de partes removíveis permitindo sua reparação fácil e econômica ou que limite a necessidade de substituição da peça por inteira, quando isto não puder ser evitado.</w:t>
      </w:r>
    </w:p>
    <w:p w14:paraId="2896005C" w14:textId="77777777" w:rsidR="00D72008" w:rsidRPr="00816496" w:rsidRDefault="00D72008" w:rsidP="00D72008">
      <w:pPr>
        <w:rPr>
          <w:b/>
        </w:rPr>
      </w:pPr>
      <w:bookmarkStart w:id="31" w:name="_Toc403532751"/>
      <w:bookmarkStart w:id="32" w:name="_Toc404592946"/>
      <w:bookmarkStart w:id="33" w:name="_Toc405020992"/>
      <w:bookmarkStart w:id="34" w:name="_Toc405971245"/>
      <w:bookmarkStart w:id="35" w:name="_Toc419793669"/>
      <w:bookmarkStart w:id="36" w:name="_Toc419793942"/>
      <w:bookmarkStart w:id="37" w:name="_Toc434464547"/>
      <w:r w:rsidRPr="00816496">
        <w:rPr>
          <w:b/>
        </w:rPr>
        <w:t>8.</w:t>
      </w:r>
      <w:r w:rsidRPr="00816496">
        <w:rPr>
          <w:b/>
        </w:rPr>
        <w:tab/>
        <w:t>PROTEÇÃO CONTRA A CORROSÃO</w:t>
      </w:r>
      <w:bookmarkEnd w:id="31"/>
      <w:bookmarkEnd w:id="32"/>
      <w:bookmarkEnd w:id="33"/>
      <w:bookmarkEnd w:id="34"/>
      <w:bookmarkEnd w:id="35"/>
      <w:bookmarkEnd w:id="36"/>
      <w:bookmarkEnd w:id="37"/>
    </w:p>
    <w:p w14:paraId="1D988A04" w14:textId="77777777" w:rsidR="00D72008" w:rsidRPr="00816496" w:rsidRDefault="00D72008" w:rsidP="00575E01">
      <w:pPr>
        <w:numPr>
          <w:ilvl w:val="0"/>
          <w:numId w:val="6"/>
        </w:numPr>
        <w:rPr>
          <w:b/>
        </w:rPr>
      </w:pPr>
      <w:r w:rsidRPr="00816496">
        <w:rPr>
          <w:b/>
        </w:rPr>
        <w:t>Escolha dos sistemas de proteção</w:t>
      </w:r>
    </w:p>
    <w:p w14:paraId="7FF37598" w14:textId="77777777" w:rsidR="00D72008" w:rsidRPr="00816496" w:rsidRDefault="00D72008" w:rsidP="00D72008">
      <w:r w:rsidRPr="00816496">
        <w:t>Exceto indicação contrária, a proteção contra a corrosão será assegurada como descrito a seguir :</w:t>
      </w:r>
    </w:p>
    <w:p w14:paraId="39F346A0" w14:textId="77777777" w:rsidR="00D72008" w:rsidRPr="00816496" w:rsidRDefault="00D72008" w:rsidP="00575E01">
      <w:pPr>
        <w:numPr>
          <w:ilvl w:val="0"/>
          <w:numId w:val="7"/>
        </w:numPr>
        <w:rPr>
          <w:b/>
        </w:rPr>
      </w:pPr>
      <w:r w:rsidRPr="00816496">
        <w:rPr>
          <w:b/>
        </w:rPr>
        <w:t>Para as peças imersas :</w:t>
      </w:r>
    </w:p>
    <w:p w14:paraId="44E92C16" w14:textId="77777777" w:rsidR="00D72008" w:rsidRPr="00816496" w:rsidRDefault="00D72008" w:rsidP="00575E01">
      <w:pPr>
        <w:numPr>
          <w:ilvl w:val="0"/>
          <w:numId w:val="5"/>
        </w:numPr>
      </w:pPr>
      <w:r w:rsidRPr="00816496">
        <w:t>preparação da superfície por jateamento, com grau de proteção mínima Sa 2,5 (estabelecido segundo a Norma Sueca para Pintura Industrial n</w:t>
      </w:r>
      <w:r w:rsidRPr="00816496">
        <w:rPr>
          <w:vertAlign w:val="superscript"/>
        </w:rPr>
        <w:t>0</w:t>
      </w:r>
      <w:r w:rsidRPr="00816496">
        <w:t xml:space="preserve"> SIS 05.59.00);</w:t>
      </w:r>
    </w:p>
    <w:p w14:paraId="404D182A" w14:textId="77777777" w:rsidR="00D72008" w:rsidRPr="00816496" w:rsidRDefault="00D72008" w:rsidP="00575E01">
      <w:pPr>
        <w:numPr>
          <w:ilvl w:val="0"/>
          <w:numId w:val="5"/>
        </w:numPr>
      </w:pPr>
      <w:r w:rsidRPr="00816496">
        <w:t>uma camada de pintura tapa-poros epóxi-zinco com taxa mínima de 85% de zinco, tipo SIKAGUARD, rico em  zinco, ou similar de espessura 40 micra ;</w:t>
      </w:r>
    </w:p>
    <w:p w14:paraId="68A4EABB" w14:textId="77777777" w:rsidR="00D72008" w:rsidRPr="00816496" w:rsidRDefault="00D72008" w:rsidP="00575E01">
      <w:pPr>
        <w:numPr>
          <w:ilvl w:val="0"/>
          <w:numId w:val="5"/>
        </w:numPr>
      </w:pPr>
      <w:r w:rsidRPr="00816496">
        <w:t>duas camadas de pintura epóxi, sem solvente tipo SIKAGUARD 64 ou similar, de espessura total sobre filme seco de 160 micra;</w:t>
      </w:r>
    </w:p>
    <w:p w14:paraId="19CE0238" w14:textId="77777777" w:rsidR="00D72008" w:rsidRPr="00816496" w:rsidRDefault="00D72008" w:rsidP="00575E01">
      <w:pPr>
        <w:numPr>
          <w:ilvl w:val="0"/>
          <w:numId w:val="5"/>
        </w:numPr>
      </w:pPr>
      <w:r w:rsidRPr="00816496">
        <w:t>uma camada de pintura de poliuretano, de espessura 40 micra.</w:t>
      </w:r>
    </w:p>
    <w:p w14:paraId="0F37E29B" w14:textId="77777777" w:rsidR="00D72008" w:rsidRPr="00816496" w:rsidRDefault="00D72008" w:rsidP="00575E01">
      <w:pPr>
        <w:numPr>
          <w:ilvl w:val="0"/>
          <w:numId w:val="7"/>
        </w:numPr>
        <w:rPr>
          <w:b/>
        </w:rPr>
      </w:pPr>
      <w:r w:rsidRPr="00816496">
        <w:rPr>
          <w:b/>
        </w:rPr>
        <w:t>Para as peças fora d’água, exceto vias de rolamento :</w:t>
      </w:r>
    </w:p>
    <w:p w14:paraId="6DFD19FD" w14:textId="77777777" w:rsidR="00D72008" w:rsidRPr="00816496" w:rsidRDefault="00D72008" w:rsidP="00575E01">
      <w:pPr>
        <w:numPr>
          <w:ilvl w:val="0"/>
          <w:numId w:val="5"/>
        </w:numPr>
      </w:pPr>
      <w:r w:rsidRPr="00816496">
        <w:t>preparação da superfície por jateamento, com grau de proteção mínima  Sa 3 ;</w:t>
      </w:r>
    </w:p>
    <w:p w14:paraId="21DAFC44" w14:textId="77777777" w:rsidR="00D72008" w:rsidRPr="00816496" w:rsidRDefault="00D72008" w:rsidP="00575E01">
      <w:pPr>
        <w:numPr>
          <w:ilvl w:val="0"/>
          <w:numId w:val="5"/>
        </w:numPr>
      </w:pPr>
      <w:r w:rsidRPr="00816496">
        <w:t>uma camada de pintura epóxi inibidora de óxido, de espessura 40 micra ;</w:t>
      </w:r>
    </w:p>
    <w:p w14:paraId="690C9232" w14:textId="77777777" w:rsidR="00D72008" w:rsidRPr="00816496" w:rsidRDefault="00D72008" w:rsidP="00575E01">
      <w:pPr>
        <w:numPr>
          <w:ilvl w:val="0"/>
          <w:numId w:val="5"/>
        </w:numPr>
      </w:pPr>
      <w:r w:rsidRPr="00816496">
        <w:t>duas camadas de pintura poliuretana acrílica com um conteúdo mínimo de sólidos de 60% em   volume, de espessura total sobre filme seco de 160 micra;</w:t>
      </w:r>
    </w:p>
    <w:p w14:paraId="22516BAC" w14:textId="77777777" w:rsidR="00D72008" w:rsidRPr="00816496" w:rsidRDefault="00D72008" w:rsidP="00575E01">
      <w:pPr>
        <w:numPr>
          <w:ilvl w:val="0"/>
          <w:numId w:val="5"/>
        </w:numPr>
      </w:pPr>
      <w:r w:rsidRPr="00816496">
        <w:lastRenderedPageBreak/>
        <w:t>uma camada de pintura de poliuretana, de espessura 40 micra.</w:t>
      </w:r>
    </w:p>
    <w:p w14:paraId="289C615B" w14:textId="77777777" w:rsidR="00D72008" w:rsidRPr="00816496" w:rsidRDefault="00D72008" w:rsidP="00575E01">
      <w:pPr>
        <w:numPr>
          <w:ilvl w:val="0"/>
          <w:numId w:val="7"/>
        </w:numPr>
        <w:rPr>
          <w:b/>
        </w:rPr>
      </w:pPr>
      <w:r w:rsidRPr="00816496">
        <w:rPr>
          <w:b/>
        </w:rPr>
        <w:t>Para as vias de rolamento fora d’água :</w:t>
      </w:r>
    </w:p>
    <w:p w14:paraId="124F988F" w14:textId="77777777" w:rsidR="00D72008" w:rsidRPr="00816496" w:rsidRDefault="00D72008" w:rsidP="00575E01">
      <w:pPr>
        <w:numPr>
          <w:ilvl w:val="0"/>
          <w:numId w:val="5"/>
        </w:numPr>
      </w:pPr>
      <w:r w:rsidRPr="00816496">
        <w:t>preparação da superfície por jateamento, com grau de proteção mínima  Sa 2,5 ;</w:t>
      </w:r>
    </w:p>
    <w:p w14:paraId="129C57C8" w14:textId="77777777" w:rsidR="00D72008" w:rsidRPr="00816496" w:rsidRDefault="00D72008" w:rsidP="00575E01">
      <w:pPr>
        <w:numPr>
          <w:ilvl w:val="0"/>
          <w:numId w:val="5"/>
        </w:numPr>
      </w:pPr>
      <w:r w:rsidRPr="00816496">
        <w:t>pintura de preparo na fábrica ;</w:t>
      </w:r>
    </w:p>
    <w:p w14:paraId="12E03F1E" w14:textId="77777777" w:rsidR="00D72008" w:rsidRPr="00816496" w:rsidRDefault="00D72008" w:rsidP="00575E01">
      <w:pPr>
        <w:numPr>
          <w:ilvl w:val="0"/>
          <w:numId w:val="5"/>
        </w:numPr>
      </w:pPr>
      <w:r w:rsidRPr="00816496">
        <w:t>uma camada de pintura betuminosa de acabamento, de espessura 200 micra.</w:t>
      </w:r>
    </w:p>
    <w:p w14:paraId="3FE222DD" w14:textId="77777777" w:rsidR="00D72008" w:rsidRPr="00816496" w:rsidRDefault="00D72008" w:rsidP="00575E01">
      <w:pPr>
        <w:numPr>
          <w:ilvl w:val="0"/>
          <w:numId w:val="7"/>
        </w:numPr>
        <w:rPr>
          <w:b/>
        </w:rPr>
      </w:pPr>
      <w:r w:rsidRPr="00816496">
        <w:rPr>
          <w:b/>
        </w:rPr>
        <w:t>Particularidades de certas peças</w:t>
      </w:r>
    </w:p>
    <w:p w14:paraId="61603E44" w14:textId="77777777" w:rsidR="00D72008" w:rsidRPr="00816496" w:rsidRDefault="00D72008" w:rsidP="00D72008">
      <w:r w:rsidRPr="00816496">
        <w:t>As peças que puderem apresentar traços de oxidação susceptíveis de provocar incidentes ou  imperfeições de funcionamento deverão ser envolvidas em metal inoxidável ou executadas inteiramente em metal inoxidável.</w:t>
      </w:r>
    </w:p>
    <w:p w14:paraId="4441A991" w14:textId="77777777" w:rsidR="00D72008" w:rsidRPr="00816496" w:rsidRDefault="00D72008" w:rsidP="00D72008">
      <w:pPr>
        <w:rPr>
          <w:b/>
        </w:rPr>
      </w:pPr>
      <w:bookmarkStart w:id="38" w:name="_Toc403532752"/>
      <w:bookmarkStart w:id="39" w:name="_Toc404592947"/>
      <w:bookmarkStart w:id="40" w:name="_Toc405020993"/>
      <w:bookmarkStart w:id="41" w:name="_Toc405971246"/>
      <w:bookmarkStart w:id="42" w:name="_Toc419793670"/>
      <w:bookmarkStart w:id="43" w:name="_Toc419793943"/>
      <w:bookmarkStart w:id="44" w:name="_Toc434464548"/>
      <w:r w:rsidRPr="00816496">
        <w:rPr>
          <w:b/>
        </w:rPr>
        <w:t>9.</w:t>
      </w:r>
      <w:r w:rsidRPr="00816496">
        <w:rPr>
          <w:b/>
        </w:rPr>
        <w:tab/>
        <w:t xml:space="preserve">SUPERVISÃO E CONTROLE DE FABRICAÇÃO - TESTES </w:t>
      </w:r>
      <w:bookmarkEnd w:id="38"/>
      <w:bookmarkEnd w:id="39"/>
      <w:bookmarkEnd w:id="40"/>
      <w:bookmarkEnd w:id="41"/>
      <w:bookmarkEnd w:id="42"/>
      <w:bookmarkEnd w:id="43"/>
      <w:bookmarkEnd w:id="44"/>
      <w:r w:rsidRPr="00816496">
        <w:rPr>
          <w:b/>
        </w:rPr>
        <w:t>DE FÁBRICA</w:t>
      </w:r>
    </w:p>
    <w:p w14:paraId="26130AFA" w14:textId="77777777" w:rsidR="00D72008" w:rsidRPr="00816496" w:rsidRDefault="00D72008" w:rsidP="00D72008">
      <w:pPr>
        <w:rPr>
          <w:b/>
        </w:rPr>
      </w:pPr>
      <w:r w:rsidRPr="00816496">
        <w:rPr>
          <w:b/>
        </w:rPr>
        <w:t>9.1</w:t>
      </w:r>
      <w:r w:rsidRPr="00816496">
        <w:rPr>
          <w:b/>
        </w:rPr>
        <w:tab/>
        <w:t>Considerações Gerais</w:t>
      </w:r>
    </w:p>
    <w:p w14:paraId="4398D07E" w14:textId="77777777" w:rsidR="00D72008" w:rsidRPr="00816496" w:rsidRDefault="00D72008" w:rsidP="00D72008">
      <w:r w:rsidRPr="00816496">
        <w:t>As inspeções a serem executadas pelo CONTRATANTE na fábrica em nenhuma hipótese eximem o FORNECEDOR de qualquer de suas obrigações e responsabilidades contratuais.</w:t>
      </w:r>
    </w:p>
    <w:p w14:paraId="58834A0A" w14:textId="77777777" w:rsidR="00D72008" w:rsidRPr="00816496" w:rsidRDefault="00D72008" w:rsidP="00D72008">
      <w:r w:rsidRPr="00816496">
        <w:t>O CONTRATANTE reserva</w:t>
      </w:r>
      <w:r w:rsidRPr="00816496">
        <w:noBreakHyphen/>
        <w:t>se o direito de inspecionar qualquer etapa durante o processo de fabricação.</w:t>
      </w:r>
    </w:p>
    <w:p w14:paraId="3FBC3A6C" w14:textId="77777777" w:rsidR="00D72008" w:rsidRPr="00816496" w:rsidRDefault="00D72008" w:rsidP="00D72008">
      <w:r w:rsidRPr="00816496">
        <w:t>O FORNECEDOR deverá se comunicar com o CONTRATANTE a fim de elaborar, de comum acordo, um Roteiro Básico de Inspeção de cada fornecimento, conforme os prazos estipulados. Este roteiro deverá também, abranger os testes e as inspeções a serem realizados na obra.</w:t>
      </w:r>
    </w:p>
    <w:p w14:paraId="331A2471" w14:textId="77777777" w:rsidR="00D72008" w:rsidRPr="00816496" w:rsidRDefault="00D72008" w:rsidP="00D72008">
      <w:r w:rsidRPr="00816496">
        <w:t>O planejamento detalhado dos testes deverá ser submetido à CONTRATANTE, para aprovação, 60 dias antes do início dos mesmos.</w:t>
      </w:r>
    </w:p>
    <w:p w14:paraId="0CF4C969" w14:textId="77777777" w:rsidR="00D72008" w:rsidRPr="00816496" w:rsidRDefault="00D72008" w:rsidP="00D72008">
      <w:r w:rsidRPr="00816496">
        <w:t>Este planejamento, será de dois tipos :</w:t>
      </w:r>
    </w:p>
    <w:p w14:paraId="25DF8A20" w14:textId="77777777" w:rsidR="00D72008" w:rsidRPr="00816496" w:rsidRDefault="00D72008" w:rsidP="00575E01">
      <w:pPr>
        <w:numPr>
          <w:ilvl w:val="0"/>
          <w:numId w:val="5"/>
        </w:numPr>
      </w:pPr>
      <w:r w:rsidRPr="00816496">
        <w:t>testes  próprios aos equipamentos deste CONTRATO</w:t>
      </w:r>
    </w:p>
    <w:p w14:paraId="0BC2C452" w14:textId="77777777" w:rsidR="00D72008" w:rsidRPr="00816496" w:rsidRDefault="00D72008" w:rsidP="00575E01">
      <w:pPr>
        <w:numPr>
          <w:ilvl w:val="0"/>
          <w:numId w:val="5"/>
        </w:numPr>
      </w:pPr>
      <w:r w:rsidRPr="00816496">
        <w:t xml:space="preserve">testes comuns aos equipamentos deste CONTRATO e dos equipamentos elétricos, de automatismo e de </w:t>
      </w:r>
      <w:proofErr w:type="spellStart"/>
      <w:r w:rsidRPr="00816496">
        <w:t>telecontrole</w:t>
      </w:r>
      <w:proofErr w:type="spellEnd"/>
      <w:r w:rsidRPr="00816496">
        <w:t>.</w:t>
      </w:r>
    </w:p>
    <w:p w14:paraId="49F23755" w14:textId="77777777" w:rsidR="00D72008" w:rsidRPr="00816496" w:rsidRDefault="00D72008" w:rsidP="00D72008">
      <w:r w:rsidRPr="00816496">
        <w:t>O  FORNECEDOR deverá anexar ao roteiro a identificação de cada item, o local de sua fabricação e o prazo previsto para a inspeção.</w:t>
      </w:r>
    </w:p>
    <w:p w14:paraId="6C41A4E6" w14:textId="77777777" w:rsidR="00D72008" w:rsidRPr="00816496" w:rsidRDefault="00D72008" w:rsidP="00D72008">
      <w:r w:rsidRPr="00816496">
        <w:t>O CONTRATANTE iniciará suas inspeções na fábrica somente após ter recebido e aprovado os Desenhos, a Lista de Materiais e os Memoriais de Cálculo relativos ao equipamento ou à parte a ser inspecionada.</w:t>
      </w:r>
    </w:p>
    <w:p w14:paraId="2D5FF069" w14:textId="77777777" w:rsidR="00D72008" w:rsidRPr="00816496" w:rsidRDefault="00D72008" w:rsidP="00D72008">
      <w:r w:rsidRPr="00816496">
        <w:lastRenderedPageBreak/>
        <w:t>O  FORNECEDOR deverá realizar, internamente, os ensaios definitivos constantes do Roteiro Básico de Inspeção, antes das datas dos ensaios e inspeções pelo CONTRATANTE.</w:t>
      </w:r>
    </w:p>
    <w:p w14:paraId="5496B280" w14:textId="77777777" w:rsidR="00D72008" w:rsidRPr="00816496" w:rsidRDefault="00D72008" w:rsidP="00D72008">
      <w:r w:rsidRPr="00816496">
        <w:t>Como resultado desses ensaios, o  FORNECEDOR deverá fazer o seu Relatório Interno, que deverá ser apresentado ao Inspetor do CONTRATANTE, no dia em que forem iniciados os ensaios com a presença do CONTRATANTE, conforme previsto no Roteiro Básico de Inspeção.</w:t>
      </w:r>
    </w:p>
    <w:p w14:paraId="344AC7D8" w14:textId="77777777" w:rsidR="00D72008" w:rsidRPr="00816496" w:rsidRDefault="00D72008" w:rsidP="00D72008">
      <w:r w:rsidRPr="00816496">
        <w:t>Ao Inspetor do CONTRATANTE cabe o direito de solicitar a repetição parcial ou total de cada um dos testes contidos no Relatório Interno do FORNECEDOR  .</w:t>
      </w:r>
    </w:p>
    <w:p w14:paraId="33E18029" w14:textId="77777777" w:rsidR="00D72008" w:rsidRPr="00816496" w:rsidRDefault="00D72008" w:rsidP="00D72008">
      <w:r w:rsidRPr="00816496">
        <w:t>Outras verificações poderão ser definidas durante o detalhamento do projeto, sendo as mesmas objeto de acordo prévio entre o CONTRATANTE e o FORNECEDOR.</w:t>
      </w:r>
    </w:p>
    <w:p w14:paraId="6CFE84CD" w14:textId="77777777" w:rsidR="00D72008" w:rsidRPr="00816496" w:rsidRDefault="00D72008" w:rsidP="00D72008">
      <w:r w:rsidRPr="00816496">
        <w:t>O  FORNECEDOR deverá enviar ao CONTRATANTE os documentos relacionados a seguir:</w:t>
      </w:r>
    </w:p>
    <w:p w14:paraId="7B39997D" w14:textId="77777777" w:rsidR="00D72008" w:rsidRPr="00816496" w:rsidRDefault="00D72008" w:rsidP="00575E01">
      <w:pPr>
        <w:numPr>
          <w:ilvl w:val="0"/>
          <w:numId w:val="5"/>
        </w:numPr>
      </w:pPr>
      <w:r w:rsidRPr="00816496">
        <w:t>Cópias dos pedidos de compra e especificações da matéria</w:t>
      </w:r>
      <w:r w:rsidRPr="00816496">
        <w:noBreakHyphen/>
        <w:t>prima e componentes;</w:t>
      </w:r>
    </w:p>
    <w:p w14:paraId="6BC25BB3" w14:textId="77777777" w:rsidR="00D72008" w:rsidRPr="00816496" w:rsidRDefault="00D72008" w:rsidP="00575E01">
      <w:pPr>
        <w:numPr>
          <w:ilvl w:val="0"/>
          <w:numId w:val="5"/>
        </w:numPr>
      </w:pPr>
      <w:r w:rsidRPr="00816496">
        <w:t>Certificados e relatórios de ensaios de materiais;</w:t>
      </w:r>
    </w:p>
    <w:p w14:paraId="1A44D5A5" w14:textId="77777777" w:rsidR="00D72008" w:rsidRPr="00816496" w:rsidRDefault="00D72008" w:rsidP="00575E01">
      <w:pPr>
        <w:numPr>
          <w:ilvl w:val="0"/>
          <w:numId w:val="5"/>
        </w:numPr>
      </w:pPr>
      <w:r w:rsidRPr="00816496">
        <w:t>Certificados de ensaios de componentes mecânicos e elétricos;</w:t>
      </w:r>
    </w:p>
    <w:p w14:paraId="5DC4D8E8" w14:textId="77777777" w:rsidR="00D72008" w:rsidRPr="00816496" w:rsidRDefault="00D72008" w:rsidP="00575E01">
      <w:pPr>
        <w:numPr>
          <w:ilvl w:val="0"/>
          <w:numId w:val="5"/>
        </w:numPr>
      </w:pPr>
      <w:r w:rsidRPr="00816496">
        <w:t>Relatórios de testes na fábrica.</w:t>
      </w:r>
    </w:p>
    <w:p w14:paraId="63C21E6F" w14:textId="77777777" w:rsidR="00D72008" w:rsidRPr="00816496" w:rsidRDefault="00D72008" w:rsidP="00D72008">
      <w:r w:rsidRPr="00816496">
        <w:t>As normas dos testes não destrutivos  para recebimento de matéria</w:t>
      </w:r>
      <w:r w:rsidRPr="00816496">
        <w:noBreakHyphen/>
        <w:t>prima e as normas a serem utilizadas para o controle de soldas são ,respectivamente, as editadas pelas entidades ASTM ou AWWA e ASME aplicáveis ao assunto.</w:t>
      </w:r>
    </w:p>
    <w:p w14:paraId="29168695" w14:textId="77777777" w:rsidR="00D72008" w:rsidRPr="00816496" w:rsidRDefault="00D72008" w:rsidP="00D72008">
      <w:pPr>
        <w:rPr>
          <w:b/>
        </w:rPr>
      </w:pPr>
      <w:r w:rsidRPr="00816496">
        <w:rPr>
          <w:b/>
        </w:rPr>
        <w:t>9.2</w:t>
      </w:r>
      <w:r w:rsidRPr="00816496">
        <w:rPr>
          <w:b/>
        </w:rPr>
        <w:tab/>
        <w:t>Ensaios e Inspeções Durante a Fabricação</w:t>
      </w:r>
    </w:p>
    <w:p w14:paraId="6035B813" w14:textId="77777777" w:rsidR="00D72008" w:rsidRPr="00816496" w:rsidRDefault="00D72008" w:rsidP="00D72008">
      <w:pPr>
        <w:rPr>
          <w:b/>
        </w:rPr>
      </w:pPr>
      <w:r w:rsidRPr="00816496">
        <w:rPr>
          <w:b/>
        </w:rPr>
        <w:t>9.2.1</w:t>
      </w:r>
      <w:r w:rsidRPr="00816496">
        <w:rPr>
          <w:b/>
        </w:rPr>
        <w:tab/>
        <w:t>Ensaios Destrutivos</w:t>
      </w:r>
    </w:p>
    <w:p w14:paraId="07E3A8B7" w14:textId="77777777" w:rsidR="00D72008" w:rsidRPr="00816496" w:rsidRDefault="00D72008" w:rsidP="00D72008">
      <w:r w:rsidRPr="00816496">
        <w:t xml:space="preserve">Ensaios mecânicos </w:t>
      </w:r>
      <w:r w:rsidRPr="00816496">
        <w:noBreakHyphen/>
        <w:t xml:space="preserve"> Os ensaios de tração deverão obedecer às exigências da NBR 6152, "Determinação das Propriedades Mecânicas à Tração de Materiais Metálicos",  e os de dobramento, à norma NBR 6153, "Determinação da Capacidade do Dobramento de Produtos Metálicos", ambas da ABNT.</w:t>
      </w:r>
    </w:p>
    <w:p w14:paraId="43CC38F7" w14:textId="77777777" w:rsidR="00D72008" w:rsidRPr="00816496" w:rsidRDefault="00D72008" w:rsidP="00D72008">
      <w:r w:rsidRPr="00816496">
        <w:t>Os ensaios de dobramento só serão considerados satisfatórios quando o corpo de prova ensaiado atender às exigências da norma MB</w:t>
      </w:r>
      <w:r w:rsidRPr="00816496">
        <w:noBreakHyphen/>
        <w:t>262, da ABNT.</w:t>
      </w:r>
    </w:p>
    <w:p w14:paraId="0CB23652" w14:textId="77777777" w:rsidR="00D72008" w:rsidRPr="00816496" w:rsidRDefault="00D72008" w:rsidP="00D72008">
      <w:r w:rsidRPr="00816496">
        <w:t>Para chapas, perfis laminados e fundidos, e cabos de aço, o limite de resistência à tração do corpo de prova deverá ser igual ou maior que o limite de resistência mínimo do material que deu origem ao corpo de prova, especificado em norma aceita pelo CONTRATANTE.</w:t>
      </w:r>
    </w:p>
    <w:p w14:paraId="2BDAB26B" w14:textId="77777777" w:rsidR="00D72008" w:rsidRPr="00816496" w:rsidRDefault="00D72008" w:rsidP="00D72008">
      <w:r w:rsidRPr="00816496">
        <w:t>Em relação às soldas, deverão ser feitos ensaios de tração e dobramento de corpos de prova em avesso aos cordões de solda.</w:t>
      </w:r>
    </w:p>
    <w:p w14:paraId="7FFB8969" w14:textId="77777777" w:rsidR="00D72008" w:rsidRPr="00816496" w:rsidRDefault="00D72008" w:rsidP="00D72008">
      <w:r w:rsidRPr="00816496">
        <w:lastRenderedPageBreak/>
        <w:t>Para soldas que unam materiais diferentes, o limite de resistência à tração do corpo de prova deverá ser igual ou maior que o limite de resistência mínimo do material base que apresente maior resistência à tração, especificado em norma aceita pelo CONTRATANTE.</w:t>
      </w:r>
    </w:p>
    <w:p w14:paraId="6FD3797A" w14:textId="77777777" w:rsidR="00D72008" w:rsidRPr="00816496" w:rsidRDefault="00D72008" w:rsidP="00D72008">
      <w:r w:rsidRPr="00816496">
        <w:t>Para soldas calculadas com resistências à tração menor que a do metal base, o limite de resistência à tração do corpo de prova deverá ser igual ou maior que o limite de resistência à tração do metal da solda, especificado em norma aceita pelo CONTRATANTE.</w:t>
      </w:r>
    </w:p>
    <w:p w14:paraId="1EE832BC" w14:textId="77777777" w:rsidR="00D72008" w:rsidRPr="00816496" w:rsidRDefault="00D72008" w:rsidP="00D72008">
      <w:r w:rsidRPr="00816496">
        <w:t>Análise química - Os aços inoxidáveis e outros materiais resistentes à corrosão deverão ser sujeitos a análise química por amostragem, a critério do CONTRATANTE para verificação dos certificados.</w:t>
      </w:r>
    </w:p>
    <w:p w14:paraId="4CEF220D" w14:textId="77777777" w:rsidR="00D72008" w:rsidRPr="00816496" w:rsidRDefault="00D72008" w:rsidP="00D72008">
      <w:r w:rsidRPr="00816496">
        <w:t>O custo dessa análise correrá às expensas do CONTRATANTE, desde que o  FORNECEDOR apresente o certificado dos ensaios químicos desses materiais.</w:t>
      </w:r>
    </w:p>
    <w:p w14:paraId="0CFA18B4" w14:textId="77777777" w:rsidR="00D72008" w:rsidRPr="00816496" w:rsidRDefault="00D72008" w:rsidP="00D72008">
      <w:pPr>
        <w:rPr>
          <w:b/>
        </w:rPr>
      </w:pPr>
      <w:bookmarkStart w:id="45" w:name="_Toc357928897"/>
      <w:bookmarkStart w:id="46" w:name="_Toc369685023"/>
      <w:bookmarkStart w:id="47" w:name="_Toc419793674"/>
      <w:bookmarkStart w:id="48" w:name="_Toc419793947"/>
      <w:r w:rsidRPr="00816496">
        <w:rPr>
          <w:b/>
        </w:rPr>
        <w:t>9.2.2</w:t>
      </w:r>
      <w:r w:rsidRPr="00816496">
        <w:rPr>
          <w:b/>
        </w:rPr>
        <w:tab/>
        <w:t>Ensaios Não</w:t>
      </w:r>
      <w:r w:rsidRPr="00816496">
        <w:rPr>
          <w:b/>
        </w:rPr>
        <w:noBreakHyphen/>
        <w:t>destrutivos</w:t>
      </w:r>
      <w:bookmarkEnd w:id="45"/>
      <w:bookmarkEnd w:id="46"/>
      <w:bookmarkEnd w:id="47"/>
      <w:bookmarkEnd w:id="48"/>
    </w:p>
    <w:p w14:paraId="71926BE8" w14:textId="77777777" w:rsidR="00D72008" w:rsidRPr="00816496" w:rsidRDefault="00D72008" w:rsidP="00D72008">
      <w:r w:rsidRPr="00816496">
        <w:t>As partes e os materiais relacionados a seguir deverão ser submetidos a ensaios de  dureza:</w:t>
      </w:r>
    </w:p>
    <w:p w14:paraId="19429E2B" w14:textId="77777777" w:rsidR="00D72008" w:rsidRPr="00816496" w:rsidRDefault="00D72008" w:rsidP="00575E01">
      <w:pPr>
        <w:numPr>
          <w:ilvl w:val="0"/>
          <w:numId w:val="5"/>
        </w:numPr>
      </w:pPr>
      <w:r w:rsidRPr="00816496">
        <w:t xml:space="preserve">Eixos, borrachas de vedação, aços inoxidáveis e superfícies metálicas de componentes submetidos a desgaste. </w:t>
      </w:r>
    </w:p>
    <w:p w14:paraId="2BBA86E7" w14:textId="77777777" w:rsidR="00D72008" w:rsidRPr="00816496" w:rsidRDefault="00D72008" w:rsidP="00D72008">
      <w:r w:rsidRPr="00816496">
        <w:t xml:space="preserve">As partes e os materiais relacionados a seguir deverão ser submetidos a ensaios por  </w:t>
      </w:r>
      <w:proofErr w:type="spellStart"/>
      <w:r w:rsidRPr="00816496">
        <w:t>ultra-som</w:t>
      </w:r>
      <w:proofErr w:type="spellEnd"/>
      <w:r w:rsidRPr="00816496">
        <w:t>:</w:t>
      </w:r>
    </w:p>
    <w:p w14:paraId="2DD616FF" w14:textId="77777777" w:rsidR="00D72008" w:rsidRPr="00816496" w:rsidRDefault="00D72008" w:rsidP="00575E01">
      <w:pPr>
        <w:numPr>
          <w:ilvl w:val="0"/>
          <w:numId w:val="5"/>
        </w:numPr>
      </w:pPr>
      <w:r w:rsidRPr="00816496">
        <w:t xml:space="preserve">100% das chapas de espessura igual ou superior a </w:t>
      </w:r>
      <w:smartTag w:uri="urn:schemas-microsoft-com:office:smarttags" w:element="metricconverter">
        <w:smartTagPr>
          <w:attr w:name="ProductID" w:val="19 mm"/>
        </w:smartTagPr>
        <w:r w:rsidRPr="00816496">
          <w:t>19 mm</w:t>
        </w:r>
      </w:smartTag>
      <w:r w:rsidRPr="00816496">
        <w:t>, segundo a norma ASTM  correspondente, em sua forma de matéria prima;</w:t>
      </w:r>
    </w:p>
    <w:p w14:paraId="093D0EA1" w14:textId="77777777" w:rsidR="00D72008" w:rsidRPr="00816496" w:rsidRDefault="00D72008" w:rsidP="00575E01">
      <w:pPr>
        <w:numPr>
          <w:ilvl w:val="0"/>
          <w:numId w:val="5"/>
        </w:numPr>
      </w:pPr>
      <w:r w:rsidRPr="00816496">
        <w:t>Peças fundidas e/ou forjadas, como eixos de responsabilidade estrutural;</w:t>
      </w:r>
    </w:p>
    <w:p w14:paraId="0666EFBD" w14:textId="77777777" w:rsidR="00D72008" w:rsidRPr="00816496" w:rsidRDefault="00D72008" w:rsidP="00575E01">
      <w:pPr>
        <w:numPr>
          <w:ilvl w:val="0"/>
          <w:numId w:val="5"/>
        </w:numPr>
      </w:pPr>
      <w:r w:rsidRPr="00816496">
        <w:t>Chanfros para soldas na obra;</w:t>
      </w:r>
    </w:p>
    <w:p w14:paraId="3607D072" w14:textId="77777777" w:rsidR="00D72008" w:rsidRPr="00816496" w:rsidRDefault="00D72008" w:rsidP="00575E01">
      <w:pPr>
        <w:numPr>
          <w:ilvl w:val="0"/>
          <w:numId w:val="5"/>
        </w:numPr>
      </w:pPr>
      <w:r w:rsidRPr="00816496">
        <w:t>Soldas estruturais de topo, caracterizadas nos desenhos construtivos aprovados, deverão ser ensaiadas por amostragem num comprimento equivalente a 30 % do comprimento total do cordão. Os trechos a serem ensaiados deverão ser locados a  critério do Inspetor do CONTRATANTE. Constatando</w:t>
      </w:r>
      <w:r w:rsidRPr="00816496">
        <w:noBreakHyphen/>
        <w:t xml:space="preserve">se defeitos inaceitáveis, o ensaio por </w:t>
      </w:r>
      <w:proofErr w:type="spellStart"/>
      <w:r w:rsidRPr="00816496">
        <w:t>ultra</w:t>
      </w:r>
      <w:r w:rsidRPr="00816496">
        <w:noBreakHyphen/>
        <w:t>som</w:t>
      </w:r>
      <w:proofErr w:type="spellEnd"/>
      <w:r w:rsidRPr="00816496">
        <w:t xml:space="preserve"> se estenderá aos 70% restantes. As partes rejeitadas deverão ser reparadas e novamente submetidas aos ensaios aplicáveis.</w:t>
      </w:r>
    </w:p>
    <w:p w14:paraId="64D47463" w14:textId="77777777" w:rsidR="00D72008" w:rsidRPr="00816496" w:rsidRDefault="00D72008" w:rsidP="00D72008">
      <w:r w:rsidRPr="00816496">
        <w:t>As peças que não atenderem às exigências dos testes serão recusadas ou rejeitadas.</w:t>
      </w:r>
    </w:p>
    <w:p w14:paraId="4581E50A" w14:textId="77777777" w:rsidR="00D72008" w:rsidRPr="00816496" w:rsidRDefault="00D72008" w:rsidP="00575E01">
      <w:pPr>
        <w:numPr>
          <w:ilvl w:val="0"/>
          <w:numId w:val="5"/>
        </w:numPr>
      </w:pPr>
      <w:r w:rsidRPr="00816496">
        <w:t>As partes e os materiais relacionados a seguir deverão ser submetidos a ensaios por líquido penetrante ou partícula magnética:</w:t>
      </w:r>
    </w:p>
    <w:p w14:paraId="233C79C4" w14:textId="77777777" w:rsidR="00D72008" w:rsidRPr="00816496" w:rsidRDefault="00D72008" w:rsidP="00575E01">
      <w:pPr>
        <w:numPr>
          <w:ilvl w:val="0"/>
          <w:numId w:val="5"/>
        </w:numPr>
        <w:ind w:left="1276"/>
      </w:pPr>
      <w:r w:rsidRPr="00816496">
        <w:t xml:space="preserve">100% dos cordões de soldas </w:t>
      </w:r>
      <w:proofErr w:type="spellStart"/>
      <w:r w:rsidRPr="00816496">
        <w:t>bimetálicas</w:t>
      </w:r>
      <w:proofErr w:type="spellEnd"/>
      <w:r w:rsidRPr="00816496">
        <w:t xml:space="preserve"> e dos cordões de soldas estruturais (de ângulo);</w:t>
      </w:r>
    </w:p>
    <w:p w14:paraId="62181277" w14:textId="77777777" w:rsidR="00D72008" w:rsidRPr="00816496" w:rsidRDefault="00D72008" w:rsidP="00575E01">
      <w:pPr>
        <w:numPr>
          <w:ilvl w:val="0"/>
          <w:numId w:val="5"/>
        </w:numPr>
        <w:ind w:left="1276"/>
      </w:pPr>
      <w:r w:rsidRPr="00816496">
        <w:lastRenderedPageBreak/>
        <w:t>Eixos de responsabilidade estrutural, após usinagem final e tratamento térmico;</w:t>
      </w:r>
    </w:p>
    <w:p w14:paraId="50895D42" w14:textId="77777777" w:rsidR="00D72008" w:rsidRPr="00816496" w:rsidRDefault="00D72008" w:rsidP="00575E01">
      <w:pPr>
        <w:numPr>
          <w:ilvl w:val="0"/>
          <w:numId w:val="5"/>
        </w:numPr>
      </w:pPr>
      <w:r w:rsidRPr="00816496">
        <w:t>As peças anteriormente mencionadas serão rejeitadas se após o ensaio apresentarem trincas ou porosidades além do permitido na norma ASME ou em outra aplicável. As partes rejeitadas deverão ser reparadas e novamente submetidas aos ensaios constantes deste item, nas partes aplicáveis. Dependendo da extensão ou do tipo de defeito, a parte defeituosa poderá ser refugada.</w:t>
      </w:r>
    </w:p>
    <w:p w14:paraId="40CB9ABF" w14:textId="77777777" w:rsidR="00D72008" w:rsidRPr="00816496" w:rsidRDefault="00D72008" w:rsidP="00575E01">
      <w:pPr>
        <w:numPr>
          <w:ilvl w:val="0"/>
          <w:numId w:val="5"/>
        </w:numPr>
      </w:pPr>
      <w:r w:rsidRPr="00816496">
        <w:t xml:space="preserve">Espessura de proteções superficiais: A espessura da camada de </w:t>
      </w:r>
      <w:proofErr w:type="spellStart"/>
      <w:r w:rsidRPr="00816496">
        <w:t>cromação</w:t>
      </w:r>
      <w:proofErr w:type="spellEnd"/>
      <w:r w:rsidRPr="00816496">
        <w:t xml:space="preserve"> e de outros processos similares de proteção superficial deverá ser verificada mediante medidor  magnético (</w:t>
      </w:r>
      <w:proofErr w:type="spellStart"/>
      <w:r w:rsidRPr="00816496">
        <w:t>Elcômetro</w:t>
      </w:r>
      <w:proofErr w:type="spellEnd"/>
      <w:r w:rsidRPr="00816496">
        <w:t>) ou outro aparelho indicado. As peças que não apresentarem a  espessura recomendada no projeto serão rejeitadas.</w:t>
      </w:r>
    </w:p>
    <w:p w14:paraId="5DFC6F32" w14:textId="77777777" w:rsidR="00D72008" w:rsidRPr="00816496" w:rsidRDefault="00D72008" w:rsidP="00D72008">
      <w:r w:rsidRPr="00816496">
        <w:t>A demão de pintura de base deverá ser verificada antes da aplicação da demão de acabamento. Deverá ser utilizado medidor magnético (</w:t>
      </w:r>
      <w:proofErr w:type="spellStart"/>
      <w:r w:rsidRPr="00816496">
        <w:t>Elcômetro</w:t>
      </w:r>
      <w:proofErr w:type="spellEnd"/>
      <w:r w:rsidRPr="00816496">
        <w:t>). A espessura final da pintura deverá obedecer à especificação do fabricante das tintas e, se não for atingida, a pintura será rejeitada. A verificação das pinturas básicas e de acabamento só deverá ser feita após o tempo necessário de cura da tinta,  especificado pelo fabricante.</w:t>
      </w:r>
    </w:p>
    <w:p w14:paraId="3842BAE4" w14:textId="77777777" w:rsidR="00D72008" w:rsidRPr="00816496" w:rsidRDefault="00D72008" w:rsidP="00D72008">
      <w:pPr>
        <w:rPr>
          <w:b/>
        </w:rPr>
      </w:pPr>
      <w:bookmarkStart w:id="49" w:name="_Toc357928898"/>
      <w:bookmarkStart w:id="50" w:name="_Toc369685024"/>
      <w:r w:rsidRPr="00816496">
        <w:rPr>
          <w:b/>
        </w:rPr>
        <w:t>9.2.3</w:t>
      </w:r>
      <w:r w:rsidRPr="00816496">
        <w:rPr>
          <w:b/>
        </w:rPr>
        <w:tab/>
        <w:t>Verificações Dimensionais e de Acabamento Durante a Fabric</w:t>
      </w:r>
      <w:bookmarkEnd w:id="49"/>
      <w:bookmarkEnd w:id="50"/>
      <w:r w:rsidRPr="00816496">
        <w:rPr>
          <w:b/>
        </w:rPr>
        <w:t>ação</w:t>
      </w:r>
    </w:p>
    <w:p w14:paraId="73087B9E" w14:textId="77777777" w:rsidR="00D72008" w:rsidRPr="00816496" w:rsidRDefault="00D72008" w:rsidP="00575E01">
      <w:pPr>
        <w:numPr>
          <w:ilvl w:val="0"/>
          <w:numId w:val="5"/>
        </w:numPr>
      </w:pPr>
      <w:r w:rsidRPr="00816496">
        <w:t xml:space="preserve">Partes Estruturais. </w:t>
      </w:r>
      <w:r w:rsidRPr="00816496">
        <w:noBreakHyphen/>
        <w:t xml:space="preserve"> Antes da montagem dos componentes mecânicos e após eventuais correções e aprovação das soldas, tratamento térmico e usinagem final, as partes  estruturais deverão ser submetidas à verificação dimensional completa e à verificação de acabamento de usinagem.</w:t>
      </w:r>
    </w:p>
    <w:p w14:paraId="277B3E7B" w14:textId="77777777" w:rsidR="00D72008" w:rsidRPr="00816496" w:rsidRDefault="00D72008" w:rsidP="00575E01">
      <w:pPr>
        <w:numPr>
          <w:ilvl w:val="0"/>
          <w:numId w:val="5"/>
        </w:numPr>
      </w:pPr>
      <w:r w:rsidRPr="00816496">
        <w:t>Elementos Mecânicos. - 100% dos elementos mecânicos a seguir relacionados deverão ser submetidos à inspeção dimensional e de acabamento, após usinagem final e/ou antes de sua montagem:</w:t>
      </w:r>
    </w:p>
    <w:p w14:paraId="3E18C5AE" w14:textId="77777777" w:rsidR="00D72008" w:rsidRPr="00816496" w:rsidRDefault="00D72008" w:rsidP="00575E01">
      <w:pPr>
        <w:numPr>
          <w:ilvl w:val="0"/>
          <w:numId w:val="5"/>
        </w:numPr>
        <w:ind w:left="1418"/>
      </w:pPr>
      <w:r w:rsidRPr="00816496">
        <w:t>engrenagens;</w:t>
      </w:r>
    </w:p>
    <w:p w14:paraId="57648B9C" w14:textId="77777777" w:rsidR="00D72008" w:rsidRPr="00816496" w:rsidRDefault="00D72008" w:rsidP="00575E01">
      <w:pPr>
        <w:numPr>
          <w:ilvl w:val="0"/>
          <w:numId w:val="5"/>
        </w:numPr>
        <w:ind w:left="1418"/>
      </w:pPr>
      <w:r w:rsidRPr="00816496">
        <w:t>eixos;</w:t>
      </w:r>
    </w:p>
    <w:p w14:paraId="474CD2FD" w14:textId="77777777" w:rsidR="00D72008" w:rsidRPr="00816496" w:rsidRDefault="00D72008" w:rsidP="00575E01">
      <w:pPr>
        <w:numPr>
          <w:ilvl w:val="0"/>
          <w:numId w:val="5"/>
        </w:numPr>
        <w:ind w:left="1418"/>
      </w:pPr>
      <w:r w:rsidRPr="00816496">
        <w:t>rolamentos;</w:t>
      </w:r>
    </w:p>
    <w:p w14:paraId="6946FC4A" w14:textId="77777777" w:rsidR="00D72008" w:rsidRPr="00816496" w:rsidRDefault="00D72008" w:rsidP="00575E01">
      <w:pPr>
        <w:numPr>
          <w:ilvl w:val="0"/>
          <w:numId w:val="5"/>
        </w:numPr>
        <w:ind w:left="1418"/>
      </w:pPr>
      <w:r w:rsidRPr="00816496">
        <w:t xml:space="preserve">mancais. </w:t>
      </w:r>
    </w:p>
    <w:p w14:paraId="63498E8E" w14:textId="77777777" w:rsidR="00D72008" w:rsidRPr="00816496" w:rsidRDefault="00D72008" w:rsidP="00D72008">
      <w:r w:rsidRPr="00816496">
        <w:t xml:space="preserve">Os demais elementos mecânicos, como porcas, parafusos, chumbadores, etc., após sua usinagem e antes de qualquer montagem, deverão ser inspecionados </w:t>
      </w:r>
      <w:proofErr w:type="spellStart"/>
      <w:r w:rsidRPr="00816496">
        <w:t>dimensionalmente</w:t>
      </w:r>
      <w:proofErr w:type="spellEnd"/>
      <w:r w:rsidRPr="00816496">
        <w:t xml:space="preserve"> por amostragem, a critério do CONTRATANTE.</w:t>
      </w:r>
    </w:p>
    <w:p w14:paraId="17EEB81A" w14:textId="77777777" w:rsidR="00D72008" w:rsidRPr="00816496" w:rsidRDefault="00D72008" w:rsidP="00D72008">
      <w:pPr>
        <w:rPr>
          <w:b/>
        </w:rPr>
      </w:pPr>
      <w:bookmarkStart w:id="51" w:name="_Toc419793675"/>
      <w:bookmarkStart w:id="52" w:name="_Toc419793948"/>
      <w:r w:rsidRPr="00816496">
        <w:rPr>
          <w:b/>
        </w:rPr>
        <w:t>9.2.4</w:t>
      </w:r>
      <w:r w:rsidRPr="00816496">
        <w:rPr>
          <w:b/>
        </w:rPr>
        <w:tab/>
        <w:t>Bombas</w:t>
      </w:r>
      <w:bookmarkEnd w:id="51"/>
      <w:bookmarkEnd w:id="52"/>
    </w:p>
    <w:p w14:paraId="3C19811B" w14:textId="77777777" w:rsidR="00D72008" w:rsidRPr="00816496" w:rsidRDefault="00D72008" w:rsidP="00D72008">
      <w:r w:rsidRPr="00816496">
        <w:t>As bombas deverão ser submetidas aos ensaios mecânicos e elétricos de acordo com a especificação técnica, própria;</w:t>
      </w:r>
    </w:p>
    <w:p w14:paraId="397AC379" w14:textId="77777777" w:rsidR="00D72008" w:rsidRPr="00816496" w:rsidRDefault="00D72008" w:rsidP="00D72008">
      <w:pPr>
        <w:rPr>
          <w:b/>
        </w:rPr>
      </w:pPr>
      <w:bookmarkStart w:id="53" w:name="_Toc357928899"/>
      <w:bookmarkStart w:id="54" w:name="_Toc369685025"/>
      <w:bookmarkStart w:id="55" w:name="_Toc419793676"/>
      <w:bookmarkStart w:id="56" w:name="_Toc419793949"/>
      <w:r w:rsidRPr="00816496">
        <w:rPr>
          <w:b/>
        </w:rPr>
        <w:lastRenderedPageBreak/>
        <w:t>9.2.5</w:t>
      </w:r>
      <w:r w:rsidRPr="00816496">
        <w:rPr>
          <w:b/>
        </w:rPr>
        <w:tab/>
        <w:t>Motores Elétricos</w:t>
      </w:r>
      <w:bookmarkEnd w:id="53"/>
      <w:bookmarkEnd w:id="54"/>
      <w:bookmarkEnd w:id="55"/>
      <w:bookmarkEnd w:id="56"/>
    </w:p>
    <w:p w14:paraId="35A9CA8E" w14:textId="77777777" w:rsidR="00D72008" w:rsidRPr="00816496" w:rsidRDefault="00D72008" w:rsidP="00D72008">
      <w:r w:rsidRPr="00816496">
        <w:t>Os motores elétricos deverão ser submetidos, na fábrica, aos ensaios de tipo e de rotina, de acordo com as normas NBR</w:t>
      </w:r>
      <w:r w:rsidRPr="00816496">
        <w:noBreakHyphen/>
        <w:t>7094 e NBR</w:t>
      </w:r>
      <w:r w:rsidRPr="00816496">
        <w:noBreakHyphen/>
        <w:t>5383, da ABNT.</w:t>
      </w:r>
    </w:p>
    <w:p w14:paraId="4DCC7C02" w14:textId="77777777" w:rsidR="00D72008" w:rsidRPr="00816496" w:rsidRDefault="00D72008" w:rsidP="00D72008">
      <w:pPr>
        <w:rPr>
          <w:b/>
        </w:rPr>
      </w:pPr>
      <w:bookmarkStart w:id="57" w:name="_Toc357928900"/>
      <w:bookmarkStart w:id="58" w:name="_Toc369685026"/>
      <w:bookmarkStart w:id="59" w:name="_Toc419793677"/>
      <w:bookmarkStart w:id="60" w:name="_Toc419793950"/>
      <w:bookmarkStart w:id="61" w:name="_Toc434464551"/>
      <w:r w:rsidRPr="00816496">
        <w:rPr>
          <w:b/>
        </w:rPr>
        <w:t>9.3</w:t>
      </w:r>
      <w:r w:rsidRPr="00816496">
        <w:rPr>
          <w:b/>
        </w:rPr>
        <w:tab/>
        <w:t>Ensaios e Inspeções Finais na Fábrica</w:t>
      </w:r>
      <w:bookmarkEnd w:id="57"/>
      <w:bookmarkEnd w:id="58"/>
      <w:bookmarkEnd w:id="59"/>
      <w:bookmarkEnd w:id="60"/>
      <w:bookmarkEnd w:id="61"/>
    </w:p>
    <w:p w14:paraId="38BE2B13" w14:textId="77777777" w:rsidR="00D72008" w:rsidRPr="00816496" w:rsidRDefault="00D72008" w:rsidP="00D72008">
      <w:r w:rsidRPr="00816496">
        <w:t>Os ensaios e as inspeções finais na fábrica deverão ser realizados para cada equipamento ou parte de equipamento, montados, após o término daqueles anteriormente aplicáveis e definidos no item precedente.</w:t>
      </w:r>
    </w:p>
    <w:p w14:paraId="72874347" w14:textId="77777777" w:rsidR="00D72008" w:rsidRPr="00816496" w:rsidRDefault="00D72008" w:rsidP="00D72008">
      <w:r w:rsidRPr="00816496">
        <w:t>Também deverão ser feitas verificações de acabamento superficial, fabricação e montagem; ensaios de funcionamento em vazio; e quaisquer outras verificações mecânicas ou elétricas necessárias, a fim de comprovar a obediência às exigências das especificações técnicas; ensaios e verificações deverão fazer parte integrante do Roteiro Básico de Inspeção.</w:t>
      </w:r>
    </w:p>
    <w:p w14:paraId="4A2CF0A8" w14:textId="77777777" w:rsidR="00D72008" w:rsidRPr="00816496" w:rsidRDefault="00D72008" w:rsidP="00D72008">
      <w:pPr>
        <w:rPr>
          <w:b/>
        </w:rPr>
      </w:pPr>
      <w:bookmarkStart w:id="62" w:name="_Toc434464552"/>
      <w:r w:rsidRPr="00816496">
        <w:rPr>
          <w:b/>
        </w:rPr>
        <w:t>9.4</w:t>
      </w:r>
      <w:r w:rsidRPr="00816496">
        <w:rPr>
          <w:b/>
        </w:rPr>
        <w:tab/>
        <w:t>Inspeções</w:t>
      </w:r>
      <w:bookmarkEnd w:id="62"/>
    </w:p>
    <w:p w14:paraId="39192C3B" w14:textId="77777777" w:rsidR="00D72008" w:rsidRPr="00816496" w:rsidRDefault="00D72008" w:rsidP="00D72008">
      <w:r w:rsidRPr="00816496">
        <w:t>A exclusivo critério do CONTRATANTE, o testemunho de seu representante nos Ensaios de Tipo previstos na respectiva Especificação poderá ser dispensado, total ou parcialmente.</w:t>
      </w:r>
    </w:p>
    <w:p w14:paraId="15C2AD0D" w14:textId="77777777" w:rsidR="00D72008" w:rsidRPr="00816496" w:rsidRDefault="00D72008" w:rsidP="00D72008">
      <w:r w:rsidRPr="00816496">
        <w:t>Caso o testemunho de seu representante nos Ensaios de Tipo seja dispensado, o CONTRATANTE poderá exigir a apresentação de um relatório completo dos mesmos, para cada modelo de equipamento, com todos os dados necessários a uma perfeita compreensão dos ensaios realizados e seus resultados, com garantia da sua autenticidade.</w:t>
      </w:r>
    </w:p>
    <w:p w14:paraId="6875887D" w14:textId="77777777" w:rsidR="00D72008" w:rsidRPr="00816496" w:rsidRDefault="00D72008" w:rsidP="00D72008">
      <w:pPr>
        <w:rPr>
          <w:b/>
        </w:rPr>
      </w:pPr>
      <w:bookmarkStart w:id="63" w:name="_Toc357928902"/>
      <w:bookmarkStart w:id="64" w:name="_Toc369685028"/>
      <w:bookmarkStart w:id="65" w:name="_Toc419793679"/>
      <w:bookmarkStart w:id="66" w:name="_Toc419793952"/>
      <w:bookmarkStart w:id="67" w:name="_Toc434464553"/>
      <w:r w:rsidRPr="00816496">
        <w:rPr>
          <w:b/>
        </w:rPr>
        <w:t>9.5</w:t>
      </w:r>
      <w:r w:rsidRPr="00816496">
        <w:rPr>
          <w:b/>
        </w:rPr>
        <w:tab/>
        <w:t>Rejeição do equipamento na fábrica</w:t>
      </w:r>
      <w:bookmarkEnd w:id="63"/>
      <w:bookmarkEnd w:id="64"/>
      <w:bookmarkEnd w:id="65"/>
      <w:bookmarkEnd w:id="66"/>
      <w:bookmarkEnd w:id="67"/>
    </w:p>
    <w:p w14:paraId="0002092B" w14:textId="77777777" w:rsidR="00D72008" w:rsidRPr="00816496" w:rsidRDefault="00D72008" w:rsidP="00D72008">
      <w:r w:rsidRPr="00816496">
        <w:t>O equipamento  será rejeitado se, no decorrer da inspeção ou na conclusão da mesma, forem constatadas falhas ou discordâncias do equipamento em relação às Especificações do CONTRATANTE e/ou aos desenhos aprovados.</w:t>
      </w:r>
    </w:p>
    <w:p w14:paraId="69265D5B" w14:textId="77777777" w:rsidR="00D72008" w:rsidRPr="00816496" w:rsidRDefault="00D72008" w:rsidP="00D72008">
      <w:r w:rsidRPr="00816496">
        <w:t xml:space="preserve">A rejeição do equipamento não eximirá o FORNECEDOR de </w:t>
      </w:r>
      <w:proofErr w:type="spellStart"/>
      <w:r w:rsidRPr="00816496">
        <w:t>suas</w:t>
      </w:r>
      <w:proofErr w:type="spellEnd"/>
      <w:r w:rsidRPr="00816496">
        <w:t xml:space="preserve"> responsabilidade relativas à entrega do equipamento na data prevista.</w:t>
      </w:r>
    </w:p>
    <w:p w14:paraId="7FD868BD" w14:textId="77777777" w:rsidR="00D72008" w:rsidRPr="00816496" w:rsidRDefault="00D72008" w:rsidP="00D72008">
      <w:r w:rsidRPr="00816496">
        <w:t>Se, na opinião do CONTRATANTE, ficar caracterizado que o FORNECEDOR será incapaz de satisfazer aos requisitos exigidos pela CONTRATANTE, ou se a rejeição tornar impraticável a entrega do equipamento na data prevista, o CONTRATANTE reserva</w:t>
      </w:r>
      <w:r w:rsidRPr="00816496">
        <w:noBreakHyphen/>
        <w:t>se o direito de rescindir todas as suas obrigações e adquirir o equipamento em outra fonte, sendo o  FORNECEDOR considerado inadimplente e sujeito às penalidades aplicáveis ao caso.</w:t>
      </w:r>
    </w:p>
    <w:p w14:paraId="2C370BF4" w14:textId="77777777" w:rsidR="00D72008" w:rsidRPr="00816496" w:rsidRDefault="00D72008" w:rsidP="00D72008">
      <w:pPr>
        <w:rPr>
          <w:b/>
        </w:rPr>
      </w:pPr>
      <w:bookmarkStart w:id="68" w:name="_Toc357928903"/>
      <w:bookmarkStart w:id="69" w:name="_Toc369685029"/>
      <w:bookmarkStart w:id="70" w:name="_Toc419793680"/>
      <w:bookmarkStart w:id="71" w:name="_Toc419793953"/>
      <w:bookmarkStart w:id="72" w:name="_Toc434464554"/>
      <w:r w:rsidRPr="00816496">
        <w:rPr>
          <w:b/>
        </w:rPr>
        <w:t>9.6</w:t>
      </w:r>
      <w:r w:rsidRPr="00816496">
        <w:rPr>
          <w:b/>
        </w:rPr>
        <w:tab/>
        <w:t>Aceitação do Equipamento na Fábrica</w:t>
      </w:r>
      <w:bookmarkEnd w:id="68"/>
      <w:bookmarkEnd w:id="69"/>
      <w:bookmarkEnd w:id="70"/>
      <w:bookmarkEnd w:id="71"/>
      <w:bookmarkEnd w:id="72"/>
    </w:p>
    <w:p w14:paraId="56D25BB1" w14:textId="77777777" w:rsidR="00D72008" w:rsidRPr="00816496" w:rsidRDefault="00D72008" w:rsidP="00D72008">
      <w:r w:rsidRPr="00816496">
        <w:t xml:space="preserve">O equipamento será considerado aceito quando os resultados dos ensaios finais de aceitação atenderem às exigências especificadas. Nesta hipótese, a CONTRATANTE  </w:t>
      </w:r>
      <w:r w:rsidRPr="00816496">
        <w:lastRenderedPageBreak/>
        <w:t>fixará, junto à placa de identificação, um selo de inspecionado e, após aprovada a embalagem, a CONTRATANTE emitirá o Certificado de Liberação de Material.</w:t>
      </w:r>
    </w:p>
    <w:p w14:paraId="5F147D26" w14:textId="77777777" w:rsidR="00D72008" w:rsidRPr="00816496" w:rsidRDefault="00D72008" w:rsidP="00D72008">
      <w:r w:rsidRPr="00816496">
        <w:t>A aceitação do equipamento na fábrica pela CONTRATANTE não eximirá, de forma alguma, o  FORNECEDOR de sua responsabilidade em fornecer o equipamento de acordo com o CONTRATO / Ordem de Compra, nem invalidará ou comprometerá qualquer reclamação futura que o CONTRATANTE venha a fazer com base na existência de equipamento inadequado, defeituoso ou em desacordo com a Especificação.</w:t>
      </w:r>
    </w:p>
    <w:p w14:paraId="30121191" w14:textId="77777777" w:rsidR="00D72008" w:rsidRPr="00816496" w:rsidRDefault="00D72008" w:rsidP="00D72008">
      <w:pPr>
        <w:rPr>
          <w:b/>
        </w:rPr>
      </w:pPr>
      <w:bookmarkStart w:id="73" w:name="_Toc434464555"/>
      <w:r w:rsidRPr="00816496">
        <w:rPr>
          <w:b/>
        </w:rPr>
        <w:t>10.</w:t>
      </w:r>
      <w:r w:rsidRPr="00816496">
        <w:rPr>
          <w:b/>
        </w:rPr>
        <w:tab/>
        <w:t>EMBALAGEM E TRANSPORTE</w:t>
      </w:r>
      <w:bookmarkEnd w:id="73"/>
    </w:p>
    <w:p w14:paraId="4038BDB2" w14:textId="77777777" w:rsidR="00D72008" w:rsidRPr="00816496" w:rsidRDefault="00D72008" w:rsidP="00D72008">
      <w:r w:rsidRPr="00816496">
        <w:t>Antes de expedir o equipamento, a CONTRATADA informará a CONTRATANTE da data desta expedição. A CONTRATANTE se reserva o direito de retardar, sem que este atraso possa, em qualquer caso, ser invocado para modificar as fórmulas de reajuste de preços (se existir).</w:t>
      </w:r>
    </w:p>
    <w:p w14:paraId="5BD21D38" w14:textId="77777777" w:rsidR="00D72008" w:rsidRPr="00816496" w:rsidRDefault="00D72008" w:rsidP="00D72008">
      <w:r w:rsidRPr="00816496">
        <w:t>A CONTRATADA deverá prever meios e dispositivos de manuseio que facilitem, o descarregamento do equipamento no canteiro de obras, deslocamento do mesmo até o local de armazenagem e/ou local da obra em que será utilizado, bem como na instalação e montagem.</w:t>
      </w:r>
    </w:p>
    <w:p w14:paraId="26B7D918" w14:textId="77777777" w:rsidR="00D72008" w:rsidRPr="00816496" w:rsidRDefault="00D72008" w:rsidP="00D72008">
      <w:r w:rsidRPr="00816496">
        <w:t>O equipamento  deverá ser adequadamente embalado de forma a protegê</w:t>
      </w:r>
      <w:r w:rsidRPr="00816496">
        <w:noBreakHyphen/>
        <w:t>lo de danos durante o transporte e a armazenagem, em condições que envolvam múltiplos manuseios, transbordo, trânsito por estradas não</w:t>
      </w:r>
      <w:r w:rsidRPr="00816496">
        <w:noBreakHyphen/>
        <w:t>pavimentadas, armazenagem prolongada, exposição à umidade e à maresia e possibilidade de roubo.</w:t>
      </w:r>
    </w:p>
    <w:p w14:paraId="761028D6" w14:textId="77777777" w:rsidR="00D72008" w:rsidRPr="00816496" w:rsidRDefault="00D72008" w:rsidP="00D72008">
      <w:r w:rsidRPr="00816496">
        <w:t>Sem limitar as responsabilidades do FORNECEDOR , relacionam</w:t>
      </w:r>
      <w:r w:rsidRPr="00816496">
        <w:noBreakHyphen/>
        <w:t>se a seguir algumas condições que deverão ser observadas, além de outras eventualmente incluídas nesta Especificação.</w:t>
      </w:r>
    </w:p>
    <w:p w14:paraId="64FB7FA5" w14:textId="77777777" w:rsidR="00D72008" w:rsidRPr="00816496" w:rsidRDefault="00D72008" w:rsidP="00D72008">
      <w:r w:rsidRPr="00816496">
        <w:t>As caixas, engradados e estrados deverão ser construídos de modo adequado às necessidades de cada embarque e cintados com tiras de aço. A madeira deverá ser seca.</w:t>
      </w:r>
    </w:p>
    <w:p w14:paraId="1F5CB7FB" w14:textId="77777777" w:rsidR="00D72008" w:rsidRPr="00816496" w:rsidRDefault="00D72008" w:rsidP="00D72008">
      <w:r w:rsidRPr="00816496">
        <w:t>As cintas metálicas deverão ser de aço não recozido, aplicadas com ferramentas  esticadoras e presas com elos de aço prensado.</w:t>
      </w:r>
    </w:p>
    <w:p w14:paraId="430AE642" w14:textId="77777777" w:rsidR="00D72008" w:rsidRPr="00816496" w:rsidRDefault="00D72008" w:rsidP="00D72008">
      <w:r w:rsidRPr="00816496">
        <w:t>Os pregos devem ter proteção anticorrosiva e ser próprios para caixotes.</w:t>
      </w:r>
    </w:p>
    <w:p w14:paraId="14305629" w14:textId="77777777" w:rsidR="00D72008" w:rsidRPr="00816496" w:rsidRDefault="00D72008" w:rsidP="00D72008">
      <w:r w:rsidRPr="00816496">
        <w:t>No caso de equipamentos suscetíveis a danos causados pela umidade, deverão ser usados revestimentos impermeáveis em forma de sacos ou invólucros selados, com  adesivo impermeável.  Deverá também ser colocada uma proteção para absorção de umidade, tal como sílica-gel.</w:t>
      </w:r>
    </w:p>
    <w:p w14:paraId="1D6610C1" w14:textId="77777777" w:rsidR="00D72008" w:rsidRPr="00816496" w:rsidRDefault="00D72008" w:rsidP="00D72008">
      <w:r w:rsidRPr="00816496">
        <w:t xml:space="preserve">As embalagens estarão sujeitas à inspeção e aprovação da CONTRATANTE. Se as caixas chegarem avariadas ao seu destino ou em condições inadequadas, o equipamento deverá ser inspecionado, e qualquer equipamento danificado ou impróprio para o uso será devolvido e substituído às custas do FORNECEDOR  . </w:t>
      </w:r>
    </w:p>
    <w:p w14:paraId="6F9D75E1" w14:textId="77777777" w:rsidR="00D72008" w:rsidRPr="00816496" w:rsidRDefault="00D72008" w:rsidP="00D72008">
      <w:r w:rsidRPr="00816496">
        <w:lastRenderedPageBreak/>
        <w:t>Cada embalagem deverá ser identificada com os nomes do CONTRATANTE e da obra, o número de peças que contém, o nome do FORNECEDOR, o número e item da Ordem de Compra / Contrato  a data do embarque, o local de destino e os pesos bruto e líquido. Também deverá ser fornecida uma lista de materiais, acessórios e/ou peças sobressalentes contidos em cada embalagem, de modo a facilitar a conferência.</w:t>
      </w:r>
    </w:p>
    <w:p w14:paraId="06C03AAB" w14:textId="77777777" w:rsidR="00D72008" w:rsidRPr="00816496" w:rsidRDefault="00D72008" w:rsidP="00D72008">
      <w:r w:rsidRPr="00816496">
        <w:t>O transporte e o seguro deverão obedecer às Condições Contratuais e as exigências relacionadas a seguir.</w:t>
      </w:r>
    </w:p>
    <w:p w14:paraId="17976467" w14:textId="77777777" w:rsidR="00D72008" w:rsidRPr="00816496" w:rsidRDefault="00D72008" w:rsidP="00575E01">
      <w:pPr>
        <w:numPr>
          <w:ilvl w:val="0"/>
          <w:numId w:val="8"/>
        </w:numPr>
        <w:rPr>
          <w:b/>
        </w:rPr>
      </w:pPr>
      <w:r w:rsidRPr="00816496">
        <w:rPr>
          <w:b/>
        </w:rPr>
        <w:t>Fornecimento de equipamento nacional:</w:t>
      </w:r>
    </w:p>
    <w:p w14:paraId="25F37253" w14:textId="77777777" w:rsidR="00D72008" w:rsidRPr="00816496" w:rsidRDefault="00D72008" w:rsidP="00575E01">
      <w:pPr>
        <w:numPr>
          <w:ilvl w:val="0"/>
          <w:numId w:val="5"/>
        </w:numPr>
      </w:pPr>
      <w:r w:rsidRPr="00816496">
        <w:t>O  seguro e o transporte dos equipamentos da fábrica até os almoxarifados da obra  de destino serão de responsabilidade e às expensas do FORNECEDOR.</w:t>
      </w:r>
    </w:p>
    <w:p w14:paraId="0775A8C2" w14:textId="77777777" w:rsidR="00D72008" w:rsidRPr="00816496" w:rsidRDefault="00D72008" w:rsidP="00575E01">
      <w:pPr>
        <w:numPr>
          <w:ilvl w:val="0"/>
          <w:numId w:val="5"/>
        </w:numPr>
      </w:pPr>
      <w:r w:rsidRPr="00816496">
        <w:t>O seguro deverá cobrir também, a operação de descarga nos almoxarifados da obra.</w:t>
      </w:r>
    </w:p>
    <w:p w14:paraId="47D7BC58" w14:textId="77777777" w:rsidR="00D72008" w:rsidRPr="00816496" w:rsidRDefault="00D72008" w:rsidP="00575E01">
      <w:pPr>
        <w:numPr>
          <w:ilvl w:val="0"/>
          <w:numId w:val="8"/>
        </w:numPr>
        <w:rPr>
          <w:b/>
        </w:rPr>
      </w:pPr>
      <w:r w:rsidRPr="00816496">
        <w:rPr>
          <w:b/>
        </w:rPr>
        <w:t>Fornecimento de equipamento importado:</w:t>
      </w:r>
    </w:p>
    <w:p w14:paraId="3A6159B4" w14:textId="77777777" w:rsidR="00D72008" w:rsidRPr="00816496" w:rsidRDefault="00D72008" w:rsidP="00575E01">
      <w:pPr>
        <w:numPr>
          <w:ilvl w:val="0"/>
          <w:numId w:val="5"/>
        </w:numPr>
      </w:pPr>
      <w:r w:rsidRPr="00816496">
        <w:t xml:space="preserve">O  seguro e o transporte dos equipamentos da fábrica até os almoxarifados da obra de destino </w:t>
      </w:r>
      <w:bookmarkStart w:id="74" w:name="_Hlt421436445"/>
      <w:r w:rsidRPr="00816496">
        <w:t>serão de  responsabilidade e às custas do FORNECEDOR.</w:t>
      </w:r>
    </w:p>
    <w:bookmarkEnd w:id="74"/>
    <w:p w14:paraId="43BB3125" w14:textId="77777777" w:rsidR="00D72008" w:rsidRPr="00816496" w:rsidRDefault="00D72008" w:rsidP="00575E01">
      <w:pPr>
        <w:numPr>
          <w:ilvl w:val="0"/>
          <w:numId w:val="8"/>
        </w:numPr>
        <w:rPr>
          <w:b/>
        </w:rPr>
      </w:pPr>
      <w:r w:rsidRPr="00816496">
        <w:rPr>
          <w:b/>
        </w:rPr>
        <w:t>Armazenagem na Obra</w:t>
      </w:r>
    </w:p>
    <w:p w14:paraId="7F5941B6" w14:textId="77777777" w:rsidR="00D72008" w:rsidRPr="00816496" w:rsidRDefault="00D72008" w:rsidP="00575E01">
      <w:pPr>
        <w:numPr>
          <w:ilvl w:val="0"/>
          <w:numId w:val="5"/>
        </w:numPr>
      </w:pPr>
      <w:r w:rsidRPr="00816496">
        <w:t>A armazenagem e a guarda dos equipamentos e materiais, até a data da sua efetiva instalação,  serão efetuadas às custas do FORNECEDOR.</w:t>
      </w:r>
    </w:p>
    <w:p w14:paraId="1E3AEB30" w14:textId="77777777" w:rsidR="00D72008" w:rsidRPr="00816496" w:rsidRDefault="00D72008" w:rsidP="00D72008">
      <w:r w:rsidRPr="00816496">
        <w:t>O FORNECEDOR deverá inspecionar o material na sua chegada ao canteiro de obras para se assegurar de sua perfeita conservação durante o transporte e, em caso de avaria, informar a CONTRATANTE as observações e as rejeições impostas à empresa transportadora.</w:t>
      </w:r>
    </w:p>
    <w:p w14:paraId="555D64E1" w14:textId="77777777" w:rsidR="00D72008" w:rsidRPr="00816496" w:rsidRDefault="00D72008" w:rsidP="00D72008"/>
    <w:p w14:paraId="7AF400C6" w14:textId="77777777" w:rsidR="00D72008" w:rsidRPr="00816496" w:rsidRDefault="00D72008" w:rsidP="00D72008"/>
    <w:p w14:paraId="7DCEA17D" w14:textId="77777777" w:rsidR="00D72008" w:rsidRPr="00816496" w:rsidRDefault="00D72008" w:rsidP="00D72008">
      <w:pPr>
        <w:rPr>
          <w:b/>
        </w:rPr>
      </w:pPr>
      <w:bookmarkStart w:id="75" w:name="_Toc419793682"/>
      <w:bookmarkStart w:id="76" w:name="_Toc419793955"/>
      <w:bookmarkStart w:id="77" w:name="_Toc434464556"/>
      <w:bookmarkStart w:id="78" w:name="_Toc357928905"/>
      <w:bookmarkStart w:id="79" w:name="_Toc369685031"/>
      <w:r w:rsidRPr="00816496">
        <w:rPr>
          <w:b/>
        </w:rPr>
        <w:t>11.</w:t>
      </w:r>
      <w:r w:rsidRPr="00816496">
        <w:rPr>
          <w:b/>
        </w:rPr>
        <w:tab/>
        <w:t>DESENHOS DE FABRICAÇÃO</w:t>
      </w:r>
      <w:bookmarkEnd w:id="75"/>
      <w:bookmarkEnd w:id="76"/>
      <w:bookmarkEnd w:id="77"/>
      <w:bookmarkEnd w:id="78"/>
      <w:bookmarkEnd w:id="79"/>
    </w:p>
    <w:p w14:paraId="7B163876" w14:textId="77777777" w:rsidR="00D72008" w:rsidRPr="00816496" w:rsidRDefault="00D72008" w:rsidP="00D72008">
      <w:pPr>
        <w:rPr>
          <w:b/>
        </w:rPr>
      </w:pPr>
      <w:bookmarkStart w:id="80" w:name="_Toc357928906"/>
      <w:bookmarkStart w:id="81" w:name="_Toc369685032"/>
      <w:bookmarkStart w:id="82" w:name="_Toc419793683"/>
      <w:bookmarkStart w:id="83" w:name="_Toc419793956"/>
      <w:bookmarkStart w:id="84" w:name="_Toc434464557"/>
      <w:r w:rsidRPr="00816496">
        <w:rPr>
          <w:b/>
        </w:rPr>
        <w:t>11.1</w:t>
      </w:r>
      <w:r w:rsidRPr="00816496">
        <w:rPr>
          <w:b/>
        </w:rPr>
        <w:tab/>
        <w:t>Cronograma de Fabricação</w:t>
      </w:r>
      <w:bookmarkEnd w:id="80"/>
      <w:bookmarkEnd w:id="81"/>
      <w:bookmarkEnd w:id="82"/>
      <w:bookmarkEnd w:id="83"/>
      <w:bookmarkEnd w:id="84"/>
    </w:p>
    <w:p w14:paraId="1E80F10B" w14:textId="77777777" w:rsidR="00D72008" w:rsidRPr="00816496" w:rsidRDefault="00D72008" w:rsidP="00D72008">
      <w:r w:rsidRPr="00816496">
        <w:t>O FORNECEDOR deverá apresentar, junto com a Proposta, um cronograma detalhado do fornecimento, o qual deverá conter, no mínimo, os seguintes eventos:</w:t>
      </w:r>
    </w:p>
    <w:p w14:paraId="53ABF54F" w14:textId="77777777" w:rsidR="00D72008" w:rsidRPr="00816496" w:rsidRDefault="00D72008" w:rsidP="00575E01">
      <w:pPr>
        <w:numPr>
          <w:ilvl w:val="0"/>
          <w:numId w:val="5"/>
        </w:numPr>
      </w:pPr>
      <w:r w:rsidRPr="00816496">
        <w:t>Elaboração dos desenhos de fabricação e envio para aprovação;</w:t>
      </w:r>
    </w:p>
    <w:p w14:paraId="06EEA807" w14:textId="77777777" w:rsidR="00D72008" w:rsidRPr="00816496" w:rsidRDefault="00D72008" w:rsidP="00575E01">
      <w:pPr>
        <w:numPr>
          <w:ilvl w:val="0"/>
          <w:numId w:val="5"/>
        </w:numPr>
      </w:pPr>
      <w:r w:rsidRPr="00816496">
        <w:t>Aprovação dos desenhos pelo CONTRATANTE;</w:t>
      </w:r>
    </w:p>
    <w:p w14:paraId="0CB0BD3C" w14:textId="77777777" w:rsidR="00D72008" w:rsidRPr="00816496" w:rsidRDefault="00D72008" w:rsidP="00575E01">
      <w:pPr>
        <w:numPr>
          <w:ilvl w:val="0"/>
          <w:numId w:val="5"/>
        </w:numPr>
      </w:pPr>
      <w:r w:rsidRPr="00816496">
        <w:t xml:space="preserve">Elaboração dos manuais de instruções; </w:t>
      </w:r>
    </w:p>
    <w:p w14:paraId="73584C1C" w14:textId="77777777" w:rsidR="00D72008" w:rsidRPr="00816496" w:rsidRDefault="00D72008" w:rsidP="00575E01">
      <w:pPr>
        <w:numPr>
          <w:ilvl w:val="0"/>
          <w:numId w:val="5"/>
        </w:numPr>
      </w:pPr>
      <w:r w:rsidRPr="00816496">
        <w:t>Fabricação;</w:t>
      </w:r>
    </w:p>
    <w:p w14:paraId="1D6CB98C" w14:textId="77777777" w:rsidR="00D72008" w:rsidRPr="00816496" w:rsidRDefault="00D72008" w:rsidP="00575E01">
      <w:pPr>
        <w:numPr>
          <w:ilvl w:val="0"/>
          <w:numId w:val="5"/>
        </w:numPr>
      </w:pPr>
      <w:r w:rsidRPr="00816496">
        <w:lastRenderedPageBreak/>
        <w:t>Inspeção e ensaios na fábrica;</w:t>
      </w:r>
    </w:p>
    <w:p w14:paraId="6F16EE92" w14:textId="77777777" w:rsidR="00D72008" w:rsidRPr="00816496" w:rsidRDefault="00D72008" w:rsidP="00575E01">
      <w:pPr>
        <w:numPr>
          <w:ilvl w:val="0"/>
          <w:numId w:val="5"/>
        </w:numPr>
      </w:pPr>
      <w:r w:rsidRPr="00816496">
        <w:t>Transporte e entrega na obra.</w:t>
      </w:r>
    </w:p>
    <w:p w14:paraId="5DCB5883" w14:textId="77777777" w:rsidR="00D72008" w:rsidRPr="00816496" w:rsidRDefault="00D72008" w:rsidP="00D72008">
      <w:pPr>
        <w:rPr>
          <w:b/>
        </w:rPr>
      </w:pPr>
      <w:bookmarkStart w:id="85" w:name="_Toc357928907"/>
      <w:bookmarkStart w:id="86" w:name="_Toc369685033"/>
      <w:bookmarkStart w:id="87" w:name="_Toc419793684"/>
      <w:bookmarkStart w:id="88" w:name="_Toc419793957"/>
      <w:bookmarkStart w:id="89" w:name="_Toc434464558"/>
      <w:r w:rsidRPr="00816496">
        <w:rPr>
          <w:b/>
        </w:rPr>
        <w:t>11.2</w:t>
      </w:r>
      <w:r w:rsidRPr="00816496">
        <w:rPr>
          <w:b/>
        </w:rPr>
        <w:tab/>
        <w:t>Desenhos para Aprovação</w:t>
      </w:r>
      <w:bookmarkEnd w:id="85"/>
      <w:bookmarkEnd w:id="86"/>
      <w:bookmarkEnd w:id="87"/>
      <w:bookmarkEnd w:id="88"/>
      <w:bookmarkEnd w:id="89"/>
    </w:p>
    <w:p w14:paraId="5D0F94FF" w14:textId="77777777" w:rsidR="00D72008" w:rsidRPr="00816496" w:rsidRDefault="00D72008" w:rsidP="00D72008">
      <w:r w:rsidRPr="00816496">
        <w:t>Independentemente de qualquer documento fornecido com a proposta, o FORNECEDOR deverá submeter à análise e aprovação pelo CONTRATANTE, após a assinatura do CONTRATO e antes de iniciar a fabricação, os documentos que constituem o projeto de equipamento e/ou as fichas técnicas dos catálogos, em cinco vias; os desenhos deverão ser apresentados em cópias heliográficas. Deverão ser apresentados, no mínimo, os desenhos e o memorial de cálculo relacionados na respectiva Especificação Técnica.</w:t>
      </w:r>
    </w:p>
    <w:p w14:paraId="39D3DAB2" w14:textId="77777777" w:rsidR="00D72008" w:rsidRPr="00816496" w:rsidRDefault="00D72008" w:rsidP="00D72008">
      <w:r w:rsidRPr="00816496">
        <w:t>Os desenhos deverão ser apresentados com os elementos necessários ao perfeito entendimento das dimensões, concepção e funcionabilidade do equipamento e deverão conter, onde aplicáveis, desenhos de planta, vistas, cortes, detalhes com todas as cotas, diagramas elétricos, listas de materiais e memoriais de cálculo. Os desenhos deverão ser elaborados de acordo com as normas indicada no item 6.</w:t>
      </w:r>
    </w:p>
    <w:p w14:paraId="0F79B343" w14:textId="77777777" w:rsidR="00D72008" w:rsidRPr="00816496" w:rsidRDefault="00D72008" w:rsidP="00D72008">
      <w:r w:rsidRPr="00816496">
        <w:t>Quando forem necessários dados acerca de produtos ou equipamentos comerciais, o  FORNECEDOR deverá submeter cinco conjuntos completos em que constem o nome do fabricante, o tipo, o modelo, o tamanho do equipamento e suas características. Quando forem submetidas folhas do catálogo, o item proposto deverá estar sublinhado ou marcado. Os dados deverão ser abrangentes e demonstrar claramente que o equipamento a ser fornecido atende aos requisitos destas especificações.</w:t>
      </w:r>
    </w:p>
    <w:p w14:paraId="4ADEC796" w14:textId="77777777" w:rsidR="00D72008" w:rsidRPr="00816496" w:rsidRDefault="00D72008" w:rsidP="00D72008">
      <w:r w:rsidRPr="00816496">
        <w:t>Todos os desenhos, dados e memoriais de cálculo deverão ser carimbados com nome do CONTRATANTE, número do CONTRATO, nome da obra, número de referência do FORNECEDOR e número e data da revisão.</w:t>
      </w:r>
    </w:p>
    <w:p w14:paraId="5F9BB2D0" w14:textId="77777777" w:rsidR="00D72008" w:rsidRPr="00816496" w:rsidRDefault="00D72008" w:rsidP="00D72008">
      <w:r w:rsidRPr="00816496">
        <w:t>Todos os desenhos e demais documentos técnicos fornecidos serão e permanecerão como propriedade exclusiva do CONTRATANTE, que deles poderá fazer o uso que lhe aprouver.</w:t>
      </w:r>
    </w:p>
    <w:p w14:paraId="7327AFEC" w14:textId="77777777" w:rsidR="00D72008" w:rsidRPr="00816496" w:rsidRDefault="00D72008" w:rsidP="00D72008">
      <w:pPr>
        <w:rPr>
          <w:b/>
        </w:rPr>
      </w:pPr>
      <w:bookmarkStart w:id="90" w:name="_Toc357928908"/>
      <w:bookmarkStart w:id="91" w:name="_Toc369685034"/>
      <w:bookmarkStart w:id="92" w:name="_Toc419793685"/>
      <w:bookmarkStart w:id="93" w:name="_Toc419793958"/>
      <w:bookmarkStart w:id="94" w:name="_Toc434464559"/>
      <w:r w:rsidRPr="00816496">
        <w:rPr>
          <w:b/>
        </w:rPr>
        <w:t>11.3</w:t>
      </w:r>
      <w:r w:rsidRPr="00816496">
        <w:rPr>
          <w:b/>
        </w:rPr>
        <w:tab/>
        <w:t>Critérios para Aprovação de Desenhos</w:t>
      </w:r>
      <w:bookmarkEnd w:id="90"/>
      <w:bookmarkEnd w:id="91"/>
      <w:bookmarkEnd w:id="92"/>
      <w:bookmarkEnd w:id="93"/>
      <w:bookmarkEnd w:id="94"/>
    </w:p>
    <w:p w14:paraId="5494F32F" w14:textId="77777777" w:rsidR="00D72008" w:rsidRPr="00816496" w:rsidRDefault="00D72008" w:rsidP="00D72008">
      <w:r w:rsidRPr="00816496">
        <w:t>O CONTRATANTE manifestar-se-á a respeito dos desenhos recebidos no prazo máximo de 30 (trinta) dias a partir do recebimento dos mesmos. No entanto, fica assegurado ao  FORNECEDOR o direito de estender o prazo previsto para a entrega do equipamento por um período de tempo igual ao atraso provocado pelo CONTRATANTE na análise dos documentos. Este direito não é aplicável aos desenhos remetidos para complementação e/ou correção dos inicialmente apresentados.</w:t>
      </w:r>
    </w:p>
    <w:p w14:paraId="7142350D" w14:textId="77777777" w:rsidR="00D72008" w:rsidRPr="00816496" w:rsidRDefault="00D72008" w:rsidP="00D72008">
      <w:r w:rsidRPr="00816496">
        <w:t>Após a análise, o CONTRATANTE devolverá ao  FORNECEDOR  uma cópia de cada desenho e/ou Folha de Dados, carimbada com uma das seguintes indicações:</w:t>
      </w:r>
    </w:p>
    <w:p w14:paraId="13FA31E8" w14:textId="77777777" w:rsidR="00D72008" w:rsidRPr="00816496" w:rsidRDefault="00D72008" w:rsidP="00D72008">
      <w:pPr>
        <w:rPr>
          <w:rFonts w:cs="Arial"/>
        </w:rPr>
      </w:pPr>
      <w:r w:rsidRPr="00816496">
        <w:rPr>
          <w:rFonts w:cs="Arial"/>
        </w:rPr>
        <w:tab/>
        <w:t>"APROVADO";</w:t>
      </w:r>
    </w:p>
    <w:p w14:paraId="00594044" w14:textId="77777777" w:rsidR="00D72008" w:rsidRPr="00816496" w:rsidRDefault="00D72008" w:rsidP="00D72008">
      <w:pPr>
        <w:rPr>
          <w:rFonts w:cs="Arial"/>
          <w:sz w:val="22"/>
        </w:rPr>
      </w:pPr>
      <w:r w:rsidRPr="00816496">
        <w:rPr>
          <w:rFonts w:cs="Arial"/>
          <w:sz w:val="22"/>
        </w:rPr>
        <w:lastRenderedPageBreak/>
        <w:tab/>
        <w:t xml:space="preserve">"APROVADO COM RESTRIÇÕES"; </w:t>
      </w:r>
    </w:p>
    <w:p w14:paraId="7B031FE8" w14:textId="77777777" w:rsidR="00D72008" w:rsidRPr="00816496" w:rsidRDefault="00D72008" w:rsidP="00D72008">
      <w:pPr>
        <w:rPr>
          <w:rFonts w:cs="Arial"/>
        </w:rPr>
      </w:pPr>
      <w:r w:rsidRPr="00816496">
        <w:rPr>
          <w:rFonts w:cs="Arial"/>
        </w:rPr>
        <w:tab/>
        <w:t>"NÃO APROVADO".</w:t>
      </w:r>
    </w:p>
    <w:p w14:paraId="41EBF1C2" w14:textId="77777777" w:rsidR="00D72008" w:rsidRPr="00816496" w:rsidRDefault="00D72008" w:rsidP="00D72008">
      <w:r w:rsidRPr="00816496">
        <w:t>Os documentos carimbados "APROVADO" autorizam o FORNECEDOR a continuar o detalhamento do projeto e a iniciar a fabricação do equipamento objeto do desenho.</w:t>
      </w:r>
    </w:p>
    <w:p w14:paraId="13A665B0" w14:textId="77777777" w:rsidR="00D72008" w:rsidRPr="00816496" w:rsidRDefault="00D72008" w:rsidP="00D72008">
      <w:r w:rsidRPr="00816496">
        <w:t>Os documentos carimbados "APROVADOS COM RESTRIÇÕES" autorizam o  FORNECEDOR a continuar o detalhamento do projeto e a iniciar a fabricação do equipamento, desde que neste sejam incluídas as alterações solicitadas. Entretanto, será necessária a reapresentação dos desenhos para nova verificação.</w:t>
      </w:r>
    </w:p>
    <w:p w14:paraId="7197CBFA" w14:textId="77777777" w:rsidR="00D72008" w:rsidRPr="00816496" w:rsidRDefault="00D72008" w:rsidP="00D72008">
      <w:r w:rsidRPr="00816496">
        <w:t xml:space="preserve">Os documentos carimbados "NÃO APROVADOS" deverão ser reapresentados para aprovação, após terem sido corrigidos ou alterados. As alterações assim efetuadas não conferirão ao  FORNECEDOR o direito de extensão dos prazos de entrega do equipamento. </w:t>
      </w:r>
    </w:p>
    <w:p w14:paraId="67793B1E" w14:textId="77777777" w:rsidR="00D72008" w:rsidRPr="00816496" w:rsidRDefault="00D72008" w:rsidP="00D72008">
      <w:r w:rsidRPr="00816496">
        <w:t>Imediatamente após a conclusão do processo de aprovação, o  FORNECEDOR deverá remeter ao CONTRATANTE uma cópia reproduzível dos originais de cada desenho, em poliéster, acompanhada de uma cópia heliográfica. O poliéster deverá ter espessura de 0,3mm.</w:t>
      </w:r>
    </w:p>
    <w:p w14:paraId="30DDCD22" w14:textId="77777777" w:rsidR="00D72008" w:rsidRPr="00816496" w:rsidRDefault="00D72008" w:rsidP="00D72008">
      <w:r w:rsidRPr="00816496">
        <w:t>Sempre que for necessário introduzir modificações no projeto ou na fabricação do equipamento, o  FORNECEDOR deverá avisar o CONTRATANTE e, caso as modificações afetem o desenho, apresentar cinco novas cópias para análise, repetindo</w:t>
      </w:r>
      <w:r w:rsidRPr="00816496">
        <w:noBreakHyphen/>
        <w:t>se o procedimento anteriormente estabelecido.</w:t>
      </w:r>
    </w:p>
    <w:p w14:paraId="48136605" w14:textId="77777777" w:rsidR="00D72008" w:rsidRPr="00816496" w:rsidRDefault="00D72008" w:rsidP="00D72008">
      <w:r w:rsidRPr="00816496">
        <w:t>A aprovação dos desenhos e cálculos pelo CONTRATANTE não representará qualquer diminuição da responsabilidade do FORNECEDOR quanto a projeto, matéria</w:t>
      </w:r>
      <w:r w:rsidRPr="00816496">
        <w:noBreakHyphen/>
        <w:t>prima, fabricação e características garantidas do equipamento. O fato do CONTRATANTE chamar a atenção do FORNECEDOR para certos erros ou omissões não o tornará responsável por outros não mencionados ou não detectados durante o processo de análise e aprovação dos desenhos. O FORNECEDOR responsabilizar</w:t>
      </w:r>
      <w:r w:rsidRPr="00816496">
        <w:noBreakHyphen/>
        <w:t>se</w:t>
      </w:r>
      <w:r w:rsidRPr="00816496">
        <w:noBreakHyphen/>
        <w:t>á por qualquer fabricação, compra ou remessa anterior à aprovação dos desenhos e dados.</w:t>
      </w:r>
    </w:p>
    <w:p w14:paraId="2B3DB166" w14:textId="77777777" w:rsidR="00D72008" w:rsidRPr="00816496" w:rsidRDefault="00D72008" w:rsidP="00D72008">
      <w:pPr>
        <w:rPr>
          <w:b/>
        </w:rPr>
      </w:pPr>
      <w:bookmarkStart w:id="95" w:name="_Toc357928909"/>
      <w:bookmarkStart w:id="96" w:name="_Toc369685035"/>
      <w:bookmarkStart w:id="97" w:name="_Toc419793686"/>
      <w:bookmarkStart w:id="98" w:name="_Toc419793959"/>
      <w:bookmarkStart w:id="99" w:name="_Toc434464560"/>
      <w:r w:rsidRPr="00816496">
        <w:rPr>
          <w:b/>
        </w:rPr>
        <w:t>11.4</w:t>
      </w:r>
      <w:r w:rsidRPr="00816496">
        <w:rPr>
          <w:b/>
        </w:rPr>
        <w:tab/>
        <w:t>Prazos de Apresentação</w:t>
      </w:r>
      <w:bookmarkEnd w:id="95"/>
      <w:bookmarkEnd w:id="96"/>
      <w:bookmarkEnd w:id="97"/>
      <w:bookmarkEnd w:id="98"/>
      <w:bookmarkEnd w:id="99"/>
    </w:p>
    <w:p w14:paraId="78CB58E3" w14:textId="77777777" w:rsidR="00D72008" w:rsidRPr="00816496" w:rsidRDefault="00D72008" w:rsidP="00D72008">
      <w:r w:rsidRPr="00816496">
        <w:t>Exceto quando mencionado em contrário nas Especificações Técnicas ou no cronograma constante destas especificações, os prazos mínimos para apresentação dos desenhos e das informações, para aprovação, serão os seguintes:</w:t>
      </w:r>
    </w:p>
    <w:tbl>
      <w:tblPr>
        <w:tblW w:w="0" w:type="auto"/>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ayout w:type="fixed"/>
        <w:tblLook w:val="01E0" w:firstRow="1" w:lastRow="1" w:firstColumn="1" w:lastColumn="1" w:noHBand="0" w:noVBand="0"/>
      </w:tblPr>
      <w:tblGrid>
        <w:gridCol w:w="4587"/>
        <w:gridCol w:w="4500"/>
      </w:tblGrid>
      <w:tr w:rsidR="00D72008" w:rsidRPr="002564C9" w14:paraId="22CF04B2" w14:textId="77777777" w:rsidTr="008C0915">
        <w:trPr>
          <w:jc w:val="center"/>
        </w:trPr>
        <w:tc>
          <w:tcPr>
            <w:tcW w:w="4587" w:type="dxa"/>
            <w:tcBorders>
              <w:right w:val="single" w:sz="4" w:space="0" w:color="FFFFFF"/>
            </w:tcBorders>
            <w:shd w:val="clear" w:color="auto" w:fill="000080"/>
            <w:vAlign w:val="center"/>
          </w:tcPr>
          <w:p w14:paraId="2C1DFD91" w14:textId="77777777" w:rsidR="00D72008" w:rsidRPr="002564C9" w:rsidRDefault="00D72008" w:rsidP="008C0915">
            <w:pPr>
              <w:keepLines/>
              <w:tabs>
                <w:tab w:val="center" w:pos="0"/>
              </w:tabs>
              <w:jc w:val="center"/>
              <w:rPr>
                <w:b/>
                <w:color w:val="FFFFFF"/>
                <w:sz w:val="20"/>
              </w:rPr>
            </w:pPr>
            <w:r w:rsidRPr="002564C9">
              <w:rPr>
                <w:b/>
                <w:color w:val="FFFFFF"/>
                <w:sz w:val="20"/>
              </w:rPr>
              <w:t>Discriminação</w:t>
            </w:r>
          </w:p>
        </w:tc>
        <w:tc>
          <w:tcPr>
            <w:tcW w:w="4500" w:type="dxa"/>
            <w:tcBorders>
              <w:left w:val="single" w:sz="4" w:space="0" w:color="FFFFFF"/>
            </w:tcBorders>
            <w:shd w:val="clear" w:color="auto" w:fill="000080"/>
            <w:vAlign w:val="center"/>
          </w:tcPr>
          <w:p w14:paraId="15957C52" w14:textId="77777777" w:rsidR="00D72008" w:rsidRPr="002564C9" w:rsidRDefault="00D72008" w:rsidP="008C0915">
            <w:pPr>
              <w:keepLines/>
              <w:tabs>
                <w:tab w:val="center" w:pos="0"/>
              </w:tabs>
              <w:jc w:val="center"/>
              <w:rPr>
                <w:b/>
                <w:color w:val="FFFFFF"/>
                <w:sz w:val="20"/>
              </w:rPr>
            </w:pPr>
            <w:r w:rsidRPr="002564C9">
              <w:rPr>
                <w:b/>
                <w:color w:val="FFFFFF"/>
                <w:sz w:val="20"/>
              </w:rPr>
              <w:t>Prazo Para Envio, Contados A Partir Da Assinatura Do Contrato</w:t>
            </w:r>
          </w:p>
        </w:tc>
      </w:tr>
      <w:tr w:rsidR="00D72008" w:rsidRPr="002564C9" w14:paraId="4D526D8F" w14:textId="77777777" w:rsidTr="008C0915">
        <w:trPr>
          <w:jc w:val="center"/>
        </w:trPr>
        <w:tc>
          <w:tcPr>
            <w:tcW w:w="4587" w:type="dxa"/>
            <w:shd w:val="clear" w:color="auto" w:fill="99CCFF"/>
            <w:vAlign w:val="center"/>
          </w:tcPr>
          <w:p w14:paraId="7AF3EF43" w14:textId="77777777" w:rsidR="00D72008" w:rsidRPr="002564C9" w:rsidRDefault="00D72008" w:rsidP="008C0915">
            <w:pPr>
              <w:keepLines/>
              <w:tabs>
                <w:tab w:val="center" w:pos="0"/>
              </w:tabs>
              <w:spacing w:before="80" w:after="80"/>
              <w:jc w:val="center"/>
              <w:rPr>
                <w:rFonts w:cs="Arial"/>
                <w:sz w:val="22"/>
              </w:rPr>
            </w:pPr>
            <w:r w:rsidRPr="002564C9">
              <w:rPr>
                <w:rFonts w:cs="Arial"/>
                <w:sz w:val="22"/>
              </w:rPr>
              <w:t> Desenhos que tenham influência na execução das obras civis</w:t>
            </w:r>
          </w:p>
        </w:tc>
        <w:tc>
          <w:tcPr>
            <w:tcW w:w="4500" w:type="dxa"/>
            <w:shd w:val="clear" w:color="auto" w:fill="99CCFF"/>
            <w:vAlign w:val="center"/>
          </w:tcPr>
          <w:p w14:paraId="7B2ECBEE" w14:textId="77777777" w:rsidR="00D72008" w:rsidRPr="002564C9" w:rsidRDefault="00D72008" w:rsidP="008C0915">
            <w:pPr>
              <w:keepLines/>
              <w:widowControl w:val="0"/>
              <w:tabs>
                <w:tab w:val="center" w:pos="0"/>
              </w:tabs>
              <w:jc w:val="center"/>
              <w:rPr>
                <w:rFonts w:cs="Arial"/>
                <w:snapToGrid w:val="0"/>
                <w:spacing w:val="-2"/>
                <w:sz w:val="18"/>
              </w:rPr>
            </w:pPr>
            <w:r w:rsidRPr="002564C9">
              <w:rPr>
                <w:rFonts w:cs="Arial"/>
                <w:snapToGrid w:val="0"/>
                <w:spacing w:val="-2"/>
                <w:sz w:val="18"/>
              </w:rPr>
              <w:t>até 30 dias</w:t>
            </w:r>
          </w:p>
        </w:tc>
      </w:tr>
      <w:tr w:rsidR="00D72008" w:rsidRPr="002564C9" w14:paraId="643AD081" w14:textId="77777777" w:rsidTr="008C0915">
        <w:trPr>
          <w:jc w:val="center"/>
        </w:trPr>
        <w:tc>
          <w:tcPr>
            <w:tcW w:w="4587" w:type="dxa"/>
            <w:shd w:val="clear" w:color="auto" w:fill="73B9F3"/>
            <w:vAlign w:val="center"/>
          </w:tcPr>
          <w:p w14:paraId="6E41E9C7" w14:textId="77777777" w:rsidR="00D72008" w:rsidRPr="002564C9" w:rsidRDefault="00D72008" w:rsidP="008C0915">
            <w:pPr>
              <w:keepLines/>
              <w:tabs>
                <w:tab w:val="center" w:pos="0"/>
              </w:tabs>
              <w:spacing w:before="80" w:after="80"/>
              <w:jc w:val="center"/>
              <w:rPr>
                <w:rFonts w:cs="Arial"/>
                <w:sz w:val="22"/>
              </w:rPr>
            </w:pPr>
            <w:r w:rsidRPr="002564C9">
              <w:rPr>
                <w:rFonts w:cs="Arial"/>
                <w:sz w:val="22"/>
              </w:rPr>
              <w:t xml:space="preserve"> Desenhos e informações de projeto que não tenham influência na execução das obras civis </w:t>
            </w:r>
          </w:p>
        </w:tc>
        <w:tc>
          <w:tcPr>
            <w:tcW w:w="4500" w:type="dxa"/>
            <w:shd w:val="clear" w:color="auto" w:fill="73B9F3"/>
            <w:vAlign w:val="center"/>
          </w:tcPr>
          <w:p w14:paraId="71B26788" w14:textId="77777777" w:rsidR="00D72008" w:rsidRPr="002564C9" w:rsidRDefault="00D72008" w:rsidP="008C0915">
            <w:pPr>
              <w:keepLines/>
              <w:widowControl w:val="0"/>
              <w:tabs>
                <w:tab w:val="center" w:pos="0"/>
              </w:tabs>
              <w:jc w:val="center"/>
              <w:rPr>
                <w:rFonts w:cs="Arial"/>
                <w:snapToGrid w:val="0"/>
                <w:spacing w:val="-2"/>
                <w:sz w:val="18"/>
              </w:rPr>
            </w:pPr>
            <w:r w:rsidRPr="002564C9">
              <w:rPr>
                <w:rFonts w:cs="Arial"/>
                <w:snapToGrid w:val="0"/>
                <w:spacing w:val="-2"/>
                <w:sz w:val="18"/>
              </w:rPr>
              <w:t>até 60 dias</w:t>
            </w:r>
          </w:p>
        </w:tc>
      </w:tr>
    </w:tbl>
    <w:p w14:paraId="3F5DC7B2" w14:textId="77777777" w:rsidR="00D72008" w:rsidRPr="00816496" w:rsidRDefault="00D72008" w:rsidP="00D72008">
      <w:pPr>
        <w:rPr>
          <w:b/>
        </w:rPr>
      </w:pPr>
      <w:bookmarkStart w:id="100" w:name="_Toc357928910"/>
      <w:bookmarkStart w:id="101" w:name="_Toc369685036"/>
      <w:bookmarkStart w:id="102" w:name="_Toc419793687"/>
      <w:bookmarkStart w:id="103" w:name="_Toc419793960"/>
      <w:bookmarkStart w:id="104" w:name="_Toc434464561"/>
      <w:r w:rsidRPr="00816496">
        <w:rPr>
          <w:b/>
        </w:rPr>
        <w:lastRenderedPageBreak/>
        <w:t>11.5</w:t>
      </w:r>
      <w:r w:rsidRPr="00816496">
        <w:rPr>
          <w:b/>
        </w:rPr>
        <w:tab/>
        <w:t>Manual de instruções</w:t>
      </w:r>
      <w:bookmarkEnd w:id="100"/>
      <w:bookmarkEnd w:id="101"/>
      <w:bookmarkEnd w:id="102"/>
      <w:bookmarkEnd w:id="103"/>
      <w:bookmarkEnd w:id="104"/>
    </w:p>
    <w:p w14:paraId="0BC2C18C" w14:textId="77777777" w:rsidR="00D72008" w:rsidRPr="00816496" w:rsidRDefault="00D72008" w:rsidP="00D72008">
      <w:r w:rsidRPr="00816496">
        <w:t>O FORNECEDOR deverá encaminhar ao CONTRATANTE, até 30 dias antes da data prevista para a entrega do equipamento, o manual de instruções do equipamento, em cinco vias, formato A4.</w:t>
      </w:r>
    </w:p>
    <w:p w14:paraId="4987CF15" w14:textId="77777777" w:rsidR="00D72008" w:rsidRPr="00816496" w:rsidRDefault="00D72008" w:rsidP="00D72008">
      <w:r w:rsidRPr="00816496">
        <w:t>O manual deverá ser completo e conter todas as instruções para operação, revisão e ajuste do equipamento no campo, recomendações quanto às ferramentas e instrumentos a serem utilizados, rotinas de manutenção, armazenagem, manuseio e içamento das unidades e acessórios, com desenhos para montagem e movimentação das peças e embalagens.</w:t>
      </w:r>
    </w:p>
    <w:p w14:paraId="7A202D72" w14:textId="77777777" w:rsidR="00D72008" w:rsidRPr="00816496" w:rsidRDefault="00D72008" w:rsidP="00D72008">
      <w:r w:rsidRPr="00816496">
        <w:t>Quando for o caso, o manual deverá indicar, de forma clara, os valores recomendados de ajuste de peças e dispositivos.</w:t>
      </w:r>
    </w:p>
    <w:p w14:paraId="3F7C5FEE" w14:textId="77777777" w:rsidR="00D72008" w:rsidRPr="00816496" w:rsidRDefault="00D72008" w:rsidP="00D72008">
      <w:r w:rsidRPr="00816496">
        <w:t>O manual de instruções será obrigatoriamente redigido no idioma português e será entregue encadernado. Os desenhos incluídos no manual deverão ser numerados, dobrados corretamente e fixados ao volume de forma análoga à das páginas do texto.</w:t>
      </w:r>
    </w:p>
    <w:p w14:paraId="21790E7F" w14:textId="77777777" w:rsidR="00D72008" w:rsidRPr="00816496" w:rsidRDefault="00D72008" w:rsidP="00D72008">
      <w:pPr>
        <w:rPr>
          <w:b/>
        </w:rPr>
      </w:pPr>
      <w:r w:rsidRPr="00816496">
        <w:rPr>
          <w:b/>
        </w:rPr>
        <w:t>12.</w:t>
      </w:r>
      <w:r w:rsidRPr="00816496">
        <w:rPr>
          <w:b/>
        </w:rPr>
        <w:tab/>
        <w:t xml:space="preserve">ENSAIO NO LOCAL </w:t>
      </w:r>
    </w:p>
    <w:p w14:paraId="3C2DDA3B" w14:textId="77777777" w:rsidR="00D72008" w:rsidRPr="00816496" w:rsidRDefault="00D72008" w:rsidP="00D72008">
      <w:r w:rsidRPr="00816496">
        <w:t>A CONTRATADA proporá à CONTRATANTE ou à EMPREITEIRA para aprovação, 60 dias antes do início dos ensaios, um planejamento detalhado dos testes das diferentes obras tendo por objetivo reduzir ao máximo sua indisponibilidade.</w:t>
      </w:r>
    </w:p>
    <w:p w14:paraId="4619D6D6" w14:textId="77777777" w:rsidR="00D72008" w:rsidRPr="00816496" w:rsidRDefault="00D72008" w:rsidP="00D72008">
      <w:r w:rsidRPr="00816496">
        <w:t>A CONTRATADA submeterá para aprovação dentro do mesmo prazo, os protocolos de testes dos equipamentos.</w:t>
      </w:r>
    </w:p>
    <w:p w14:paraId="68539B91" w14:textId="77777777" w:rsidR="00D72008" w:rsidRPr="00816496" w:rsidRDefault="00D72008" w:rsidP="00D72008">
      <w:r w:rsidRPr="00816496">
        <w:t>Estes testes não poderão começar sem a presença do (s) representantes(s) da CONTRATANTE.</w:t>
      </w:r>
    </w:p>
    <w:p w14:paraId="6A8402FB" w14:textId="77777777" w:rsidR="00D72008" w:rsidRPr="00816496" w:rsidRDefault="00D72008" w:rsidP="00D72008">
      <w:r w:rsidRPr="00816496">
        <w:t xml:space="preserve">Para os testes dos equipamentos, o FORNECEDOR deverá colocar </w:t>
      </w:r>
      <w:proofErr w:type="spellStart"/>
      <w:r w:rsidRPr="00816496">
        <w:t>a</w:t>
      </w:r>
      <w:proofErr w:type="spellEnd"/>
      <w:r w:rsidRPr="00816496">
        <w:t xml:space="preserve"> disposição da CONTRATANTE o(s) INSPETOR(es) que tenham participado da montagem.</w:t>
      </w:r>
    </w:p>
    <w:p w14:paraId="65735A4E" w14:textId="77777777" w:rsidR="00D72008" w:rsidRPr="00816496" w:rsidRDefault="00D72008" w:rsidP="00D72008">
      <w:r w:rsidRPr="00816496">
        <w:t>O FORNECEDOR fornecerá o material de medição necessário aos testes.</w:t>
      </w:r>
    </w:p>
    <w:p w14:paraId="155C5D99" w14:textId="77777777" w:rsidR="00D72008" w:rsidRPr="00816496" w:rsidRDefault="00D72008" w:rsidP="00D72008">
      <w:pPr>
        <w:rPr>
          <w:b/>
        </w:rPr>
      </w:pPr>
      <w:bookmarkStart w:id="105" w:name="_Toc403472461"/>
      <w:bookmarkStart w:id="106" w:name="_Toc403548189"/>
      <w:bookmarkStart w:id="107" w:name="_Toc404592954"/>
      <w:bookmarkStart w:id="108" w:name="_Toc405021000"/>
      <w:bookmarkStart w:id="109" w:name="_Toc405971253"/>
      <w:bookmarkStart w:id="110" w:name="_Toc419793691"/>
      <w:bookmarkStart w:id="111" w:name="_Toc419793964"/>
      <w:bookmarkStart w:id="112" w:name="_Toc434464565"/>
      <w:bookmarkStart w:id="113" w:name="_Toc422629412"/>
      <w:bookmarkStart w:id="114" w:name="_Toc434924529"/>
      <w:r w:rsidRPr="00816496">
        <w:rPr>
          <w:b/>
        </w:rPr>
        <w:t>13.</w:t>
      </w:r>
      <w:r w:rsidRPr="00816496">
        <w:rPr>
          <w:b/>
        </w:rPr>
        <w:tab/>
        <w:t>GARANTIAS</w:t>
      </w:r>
      <w:bookmarkEnd w:id="105"/>
      <w:bookmarkEnd w:id="106"/>
      <w:bookmarkEnd w:id="107"/>
      <w:bookmarkEnd w:id="108"/>
      <w:bookmarkEnd w:id="109"/>
      <w:bookmarkEnd w:id="110"/>
      <w:bookmarkEnd w:id="111"/>
      <w:bookmarkEnd w:id="112"/>
    </w:p>
    <w:p w14:paraId="137F6258" w14:textId="77777777" w:rsidR="00D72008" w:rsidRPr="00816496" w:rsidRDefault="00D72008" w:rsidP="00D72008">
      <w:pPr>
        <w:rPr>
          <w:b/>
        </w:rPr>
      </w:pPr>
      <w:r w:rsidRPr="00816496">
        <w:rPr>
          <w:b/>
        </w:rPr>
        <w:t>13.2</w:t>
      </w:r>
      <w:r w:rsidRPr="00816496">
        <w:rPr>
          <w:b/>
        </w:rPr>
        <w:tab/>
        <w:t>Disposições Gerais</w:t>
      </w:r>
    </w:p>
    <w:p w14:paraId="18EC8072" w14:textId="77777777" w:rsidR="00D72008" w:rsidRPr="00816496" w:rsidRDefault="00D72008" w:rsidP="00D72008">
      <w:r w:rsidRPr="00816496">
        <w:t>As garantias cobrem os equipamentos fornecidos e instalados.</w:t>
      </w:r>
    </w:p>
    <w:p w14:paraId="44084AEA" w14:textId="77777777" w:rsidR="00D72008" w:rsidRPr="00816496" w:rsidRDefault="00D72008" w:rsidP="00D72008">
      <w:r w:rsidRPr="00816496">
        <w:t>O FORNECEDOR descreverá os princípios de funcionamento dos equipamentos propostos e juntará à sua oferta informações, esquemas e todos os documentos úteis a sua boa compreensão. Ela deverá fornecer garantia quanto ao bom funcionamento dos equipamentos, materiais e componentes, contra qualquer defeito de fabricação durante um período de 12 meses a partir da aceitação preliminar.</w:t>
      </w:r>
    </w:p>
    <w:p w14:paraId="0D2EC103" w14:textId="77777777" w:rsidR="00D72008" w:rsidRPr="00816496" w:rsidRDefault="00D72008" w:rsidP="00D72008">
      <w:r w:rsidRPr="00816496">
        <w:t>Durante o período da garantia, o FORNECEDOR deverá substituir, as suas custas e imediatamente, os equipamentos defeituosos. A garantia sobre estes novos equipamentos terá seu prazo de validade a partir de sua nova entrada em operação.</w:t>
      </w:r>
    </w:p>
    <w:p w14:paraId="55AF46F0" w14:textId="77777777" w:rsidR="00D72008" w:rsidRPr="00816496" w:rsidRDefault="00D72008" w:rsidP="00D72008">
      <w:r w:rsidRPr="00816496">
        <w:lastRenderedPageBreak/>
        <w:t>Se durante este período, os incidentes sobre qualquer tipo de equipamento ultrapassar em 10 % do total fornecido, o FORNECEDOR  deverá reestudar o equipamento considerado e propor dentro de um prazo inferior a 1 mês, a fabricação de um novo equipamento.</w:t>
      </w:r>
    </w:p>
    <w:p w14:paraId="40413D87" w14:textId="77777777" w:rsidR="00D72008" w:rsidRPr="00816496" w:rsidRDefault="00D72008" w:rsidP="00D72008">
      <w:r w:rsidRPr="00816496">
        <w:t>O FORNECEDOR deverá garantir o fornecimento de equipamentos com características idênticas para um horizonte de projeto de no período mínimo  10 anos.</w:t>
      </w:r>
    </w:p>
    <w:p w14:paraId="21E243CE" w14:textId="77777777" w:rsidR="00D72008" w:rsidRPr="00816496" w:rsidRDefault="00D72008" w:rsidP="00D72008">
      <w:pPr>
        <w:rPr>
          <w:b/>
        </w:rPr>
      </w:pPr>
      <w:bookmarkStart w:id="115" w:name="_Toc403472463"/>
      <w:bookmarkStart w:id="116" w:name="_Toc403548191"/>
      <w:bookmarkStart w:id="117" w:name="_Toc404592956"/>
      <w:bookmarkStart w:id="118" w:name="_Toc405021002"/>
      <w:bookmarkStart w:id="119" w:name="_Toc405971255"/>
      <w:bookmarkStart w:id="120" w:name="_Toc419793693"/>
      <w:bookmarkStart w:id="121" w:name="_Toc419793966"/>
      <w:bookmarkStart w:id="122" w:name="_Toc434464567"/>
      <w:r w:rsidRPr="00816496">
        <w:rPr>
          <w:b/>
        </w:rPr>
        <w:t>13.3</w:t>
      </w:r>
      <w:r w:rsidRPr="00816496">
        <w:rPr>
          <w:b/>
        </w:rPr>
        <w:tab/>
        <w:t>Período de Garanti</w:t>
      </w:r>
      <w:bookmarkEnd w:id="115"/>
      <w:bookmarkEnd w:id="116"/>
      <w:bookmarkEnd w:id="117"/>
      <w:bookmarkEnd w:id="118"/>
      <w:bookmarkEnd w:id="119"/>
      <w:r w:rsidRPr="00816496">
        <w:rPr>
          <w:b/>
        </w:rPr>
        <w:t>a</w:t>
      </w:r>
      <w:bookmarkEnd w:id="120"/>
      <w:bookmarkEnd w:id="121"/>
      <w:bookmarkEnd w:id="122"/>
    </w:p>
    <w:p w14:paraId="004FEE90" w14:textId="77777777" w:rsidR="00D72008" w:rsidRPr="00816496" w:rsidRDefault="00D72008" w:rsidP="00D72008">
      <w:r w:rsidRPr="00816496">
        <w:t>Até a expiração do prazo de garantia, o FORNECEDOR terá que executar toda reparação, modificação, ajuste e regulagem, reconhecidamente necessárias para satisfazer às condições de funcionamento e substituir todas as peças do equipamento que tenham sido comprovadamente defeituosas.</w:t>
      </w:r>
    </w:p>
    <w:p w14:paraId="157FAAAF" w14:textId="77777777" w:rsidR="00D72008" w:rsidRPr="00816496" w:rsidRDefault="00D72008" w:rsidP="00D72008">
      <w:r w:rsidRPr="00816496">
        <w:t>Se o defeito constatado provém de um erro de concepção ou de fabricação, o FORNECEDOR  deve substituir ou modificar, nos outros equipamentos objeto do CONTRATO, todas as peças idênticas, que em função das suas condições próprias de utilização, possam apresentar o mesmo defeito de fabricação e concepção, mesmo se estas peças não tenham ainda provocado nenhum incidente.</w:t>
      </w:r>
    </w:p>
    <w:p w14:paraId="5DC3C108" w14:textId="77777777" w:rsidR="00D72008" w:rsidRPr="00816496" w:rsidRDefault="00D72008" w:rsidP="00D72008">
      <w:r w:rsidRPr="00816496">
        <w:t>Todos estes serviços incumbidos ao FORNECEDOR durante o período de garantia devem ser executados dentro do prazo mais breve possível, tendo em conta as exigências de operação do Projeto, devendo o FORNECEDOR ainda, se incumbir dos custos referentes a todas as ações destinadas a tais reparações.</w:t>
      </w:r>
    </w:p>
    <w:p w14:paraId="39D146B9" w14:textId="77777777" w:rsidR="00D72008" w:rsidRPr="00816496" w:rsidRDefault="00D72008" w:rsidP="00D72008">
      <w:r w:rsidRPr="00816496">
        <w:t>Em caso de falha devidamente comprovada do FORNECEDOR , a CONTRATANTE pode, depois de uma advertência não atendida, proceder ou fazer proceder por terceiros e às custas do  FORNECEDOR , os ajustes e regulagens necessárias.</w:t>
      </w:r>
    </w:p>
    <w:p w14:paraId="2C930C10" w14:textId="77777777" w:rsidR="00D72008" w:rsidRPr="00816496" w:rsidRDefault="00D72008" w:rsidP="00D72008">
      <w:r w:rsidRPr="00816496">
        <w:t xml:space="preserve">Se durante o prazo da garantia, o equipamento ficar indisponível, uma ou mais vezes, em </w:t>
      </w:r>
      <w:proofErr w:type="spellStart"/>
      <w:r w:rsidRPr="00816496">
        <w:t>conseqüência</w:t>
      </w:r>
      <w:proofErr w:type="spellEnd"/>
      <w:r w:rsidRPr="00816496">
        <w:t xml:space="preserve"> de incidentes cuja natureza envolveria a responsabilidade do FORNECEDOR, o prazo da garantia do equipamento que ficou indisponível é majorado de todos os períodos de indisponibilidade do mesmo.</w:t>
      </w:r>
    </w:p>
    <w:p w14:paraId="20428806" w14:textId="77777777" w:rsidR="00D72008" w:rsidRPr="00816496" w:rsidRDefault="00D72008" w:rsidP="00D72008">
      <w:r w:rsidRPr="00816496">
        <w:t>Se durante o prazo da garantia, for necessária a substituição de uma peça do equipamento por causa de fadiga anormal, de ruptura ou de defeito de funcionamento podendo ou não levar a indisponibilidade do equipamento, o prazo de garantia para esse equipamento, somente será considerado a partir da colocação em funcionamento das peças de substituição.</w:t>
      </w:r>
    </w:p>
    <w:p w14:paraId="33690939" w14:textId="77777777" w:rsidR="00D72008" w:rsidRPr="00816496" w:rsidRDefault="00D72008" w:rsidP="00D72008">
      <w:r w:rsidRPr="00816496">
        <w:t>O FORNECEDOR  assume todos os desembolsos ocasionados pelas reparações, incluindo os custos de transporte entre os locais de fabricação ou de reparação e o lugar de montagem, assim como os custos de desmontagem e de remontagem no local. Serão excluídos os custos resultantes de um uso anormal ou de uma deterioração devida seja à uma negligência, ou à um defeito de operação ou de manutenção, ou a uma falsa manobra imputável à CONTRATANTE, em desacordo com as prescrições de manutenção e de boa operação, indicadas pelo FORNECEDOR.</w:t>
      </w:r>
    </w:p>
    <w:p w14:paraId="5F93AEA4" w14:textId="77777777" w:rsidR="00D72008" w:rsidRPr="00816496" w:rsidRDefault="00D72008" w:rsidP="00D72008">
      <w:r w:rsidRPr="00816496">
        <w:lastRenderedPageBreak/>
        <w:t>A responsabilidade do FORNECEDOR não se aplica às peças que tenham sido reparadas, modificadas ou substituídas pela CONTRATANTE ou, por terceiros autorizados pela CONTRATANTE, sem o acordo escrito do FORNECEDOR.</w:t>
      </w:r>
    </w:p>
    <w:p w14:paraId="3F9FA8BD" w14:textId="77777777" w:rsidR="00D72008" w:rsidRPr="00816496" w:rsidRDefault="00D72008" w:rsidP="00D72008">
      <w:r w:rsidRPr="00816496">
        <w:t>Os custos da operação normal do equipamento durante o período de garantia estarão a cargo da CONTRATANTE.</w:t>
      </w:r>
    </w:p>
    <w:p w14:paraId="6B19285C" w14:textId="77777777" w:rsidR="00D72008" w:rsidRPr="00816496" w:rsidRDefault="00D72008" w:rsidP="00D72008">
      <w:r w:rsidRPr="00816496">
        <w:t>Na expiração do período de garantia, será procedida à desmontagem e ao exame contraditório de toda peça cujo funcionamento pareça anormal.</w:t>
      </w:r>
    </w:p>
    <w:p w14:paraId="3F2E391F" w14:textId="77777777" w:rsidR="00D72008" w:rsidRPr="00816496" w:rsidRDefault="00D72008" w:rsidP="00D72008">
      <w:pPr>
        <w:rPr>
          <w:b/>
        </w:rPr>
      </w:pPr>
      <w:bookmarkStart w:id="123" w:name="_Toc434464568"/>
      <w:r w:rsidRPr="00816496">
        <w:rPr>
          <w:b/>
        </w:rPr>
        <w:t>13.4</w:t>
      </w:r>
      <w:r w:rsidRPr="00816496">
        <w:rPr>
          <w:b/>
        </w:rPr>
        <w:tab/>
        <w:t>Formulação da Aceitação Definitiva</w:t>
      </w:r>
      <w:bookmarkEnd w:id="123"/>
    </w:p>
    <w:p w14:paraId="6B524316" w14:textId="77777777" w:rsidR="00D72008" w:rsidRPr="00816496" w:rsidRDefault="00D72008" w:rsidP="00D72008">
      <w:r w:rsidRPr="00816496">
        <w:t>Ao fim do período de garantia e desde que satisfeitos todos os condicionantes do CONTRATO,  bem como todas as reparações ou ajustes mencionados  na aceitação provisória  tenham sido realizados, será emitido pela CONTRATANTE ao FORNECEDOR um atestado de aceitação definitiva ou de perfeita conclusão.</w:t>
      </w:r>
    </w:p>
    <w:p w14:paraId="4DE48140" w14:textId="77777777" w:rsidR="00D72008" w:rsidRPr="00816496" w:rsidRDefault="00D72008" w:rsidP="00D72008">
      <w:r w:rsidRPr="00816496">
        <w:t>Esta última poderá então ser liberada de qualquer retenção financeira ou caução que venha a ter sido constituída quando da assinatura do CONTRATO ou no transcurso do mesmo.</w:t>
      </w:r>
      <w:bookmarkEnd w:id="17"/>
      <w:bookmarkEnd w:id="18"/>
      <w:bookmarkEnd w:id="113"/>
      <w:bookmarkEnd w:id="114"/>
    </w:p>
    <w:p w14:paraId="523F6192" w14:textId="77777777" w:rsidR="00D72008" w:rsidRPr="00816496" w:rsidRDefault="00D72008" w:rsidP="00D72008">
      <w:pPr>
        <w:rPr>
          <w:b/>
        </w:rPr>
      </w:pPr>
      <w:r w:rsidRPr="00816496">
        <w:rPr>
          <w:b/>
        </w:rPr>
        <w:t>14.</w:t>
      </w:r>
      <w:r w:rsidRPr="00816496">
        <w:rPr>
          <w:b/>
        </w:rPr>
        <w:tab/>
        <w:t>MEDIÇÃO E PAGAMENTO</w:t>
      </w:r>
    </w:p>
    <w:p w14:paraId="648EF867" w14:textId="77777777" w:rsidR="00D72008" w:rsidRPr="00816496" w:rsidRDefault="00D72008" w:rsidP="00D72008">
      <w:r w:rsidRPr="00816496">
        <w:t>Os equipamentos serão medidos por unidade completa, conforme indicado nas Planilhas Orçamentárias, de acordo com o Preço Unitário Proposto.</w:t>
      </w:r>
    </w:p>
    <w:p w14:paraId="5BDC6381" w14:textId="77777777" w:rsidR="00D72008" w:rsidRPr="00816496" w:rsidRDefault="00D72008" w:rsidP="00D72008">
      <w:r w:rsidRPr="00816496">
        <w:t>No preço proposto deverão estar embutidos todos os custos diretos ou indiretos, decorrentes do fornecimento, tais como, detalhamento do projeto, fabricação, testes, embalagem e transporte até o local das obras.</w:t>
      </w:r>
    </w:p>
    <w:p w14:paraId="30E22EC5" w14:textId="77777777" w:rsidR="00D72008" w:rsidRPr="00816496" w:rsidRDefault="00D72008" w:rsidP="00D72008">
      <w:pPr>
        <w:rPr>
          <w:b/>
        </w:rPr>
      </w:pPr>
      <w:r w:rsidRPr="00816496">
        <w:rPr>
          <w:b/>
        </w:rPr>
        <w:t>14.1.</w:t>
      </w:r>
      <w:r w:rsidRPr="00816496">
        <w:rPr>
          <w:b/>
        </w:rPr>
        <w:tab/>
        <w:t>BONIFICAÇÃO E DESPESAS INDIRETAS (BDI)</w:t>
      </w:r>
    </w:p>
    <w:p w14:paraId="70290C69" w14:textId="77777777" w:rsidR="00D72008" w:rsidRPr="00816496" w:rsidRDefault="00D72008" w:rsidP="00D72008">
      <w:r w:rsidRPr="00816496">
        <w:t>Considera se como “despesas indiretas”, todos os custos rateáveis não computados nos custos diretos unitários, mas que são essenciais para o fornecimento do equipamento como um todo.</w:t>
      </w:r>
    </w:p>
    <w:p w14:paraId="71CE17F8" w14:textId="77777777" w:rsidR="00D72008" w:rsidRPr="00816496" w:rsidRDefault="00D72008" w:rsidP="00D72008">
      <w:r w:rsidRPr="00816496">
        <w:t>O BDI (despesas indiretas mais bonificação) representa a parcela do valor global do fornecimento que reflete os custos indiretos para sua realização e também a expectativa de lucro da empresa fornecedora.</w:t>
      </w:r>
    </w:p>
    <w:p w14:paraId="0A7A80CE" w14:textId="77777777" w:rsidR="00D72008" w:rsidRPr="00816496" w:rsidRDefault="00D72008" w:rsidP="00D72008">
      <w:pPr>
        <w:rPr>
          <w:b/>
        </w:rPr>
      </w:pPr>
      <w:r w:rsidRPr="00816496">
        <w:rPr>
          <w:b/>
        </w:rPr>
        <w:t>14.2</w:t>
      </w:r>
      <w:r w:rsidRPr="00816496">
        <w:rPr>
          <w:b/>
        </w:rPr>
        <w:tab/>
        <w:t>TRABALHOS NÃO ESPECIFICADOS</w:t>
      </w:r>
    </w:p>
    <w:p w14:paraId="18AC0E1E" w14:textId="77777777" w:rsidR="00D72008" w:rsidRPr="00816496" w:rsidRDefault="00D72008" w:rsidP="00D72008">
      <w:r w:rsidRPr="00816496">
        <w:t xml:space="preserve">Quanto aos trabalhos não especificados e/ou não previstos na planilha de preços do contrato procurar se á, quando existentes na tabela de preços da Contratante, escolher para pagamento, preços resultantes da aplicação do BDI da planilha do Contrato aos valores de custo constantes da referida tabela do mês de referência e, em caso de inexistência do serviço, procurar se </w:t>
      </w:r>
      <w:proofErr w:type="spellStart"/>
      <w:r w:rsidRPr="00816496">
        <w:t>á</w:t>
      </w:r>
      <w:proofErr w:type="spellEnd"/>
      <w:r w:rsidRPr="00816496">
        <w:t xml:space="preserve"> estabelecer o respectivo preço unitário através de análise e justificativa fundamentada em composição de preço unitário.</w:t>
      </w:r>
    </w:p>
    <w:p w14:paraId="1BA65FFB" w14:textId="77777777" w:rsidR="00D72008" w:rsidRPr="00816496" w:rsidRDefault="00D72008" w:rsidP="00D72008">
      <w:pPr>
        <w:rPr>
          <w:b/>
        </w:rPr>
      </w:pPr>
      <w:r w:rsidRPr="00816496">
        <w:rPr>
          <w:b/>
        </w:rPr>
        <w:t>14.3</w:t>
      </w:r>
      <w:r w:rsidRPr="00816496">
        <w:rPr>
          <w:b/>
        </w:rPr>
        <w:tab/>
        <w:t>PAGAMENTOS PARCIAIS</w:t>
      </w:r>
    </w:p>
    <w:p w14:paraId="58BCD3CF" w14:textId="77777777" w:rsidR="00D72008" w:rsidRPr="00816496" w:rsidRDefault="00D72008" w:rsidP="00D72008">
      <w:r w:rsidRPr="00816496">
        <w:lastRenderedPageBreak/>
        <w:t>Os pagamentos parciais ao Fornecedor serão efetuados a partir da emissão do boletim de medição dos serviços executados. Nenhuma avaliação ou pagamento poderá ser requerido pelo Fornecedor quando, do julgamento da Fiscalização, os equipamentos ou materiais não estiverem sendo entregues de acordo com as condições contratuais, assim como nenhuma avaliação ou pagamento poderá ser considerado como aceitação de algum serviço ou material defeituoso.</w:t>
      </w:r>
    </w:p>
    <w:p w14:paraId="5F168BCE" w14:textId="77777777" w:rsidR="00D72008" w:rsidRPr="00816496" w:rsidRDefault="00D72008" w:rsidP="00D72008">
      <w:r w:rsidRPr="00816496">
        <w:t>Todas as estimativas de progresso parciais estarão sujeitas as reverificações e correções por ocasião de avaliação e do pagamento final.</w:t>
      </w:r>
    </w:p>
    <w:p w14:paraId="7EFE5558" w14:textId="77777777" w:rsidR="00D72008" w:rsidRPr="00816496" w:rsidRDefault="00D72008" w:rsidP="00D72008">
      <w:pPr>
        <w:rPr>
          <w:b/>
        </w:rPr>
      </w:pPr>
      <w:r w:rsidRPr="00816496">
        <w:rPr>
          <w:b/>
        </w:rPr>
        <w:t>14.4</w:t>
      </w:r>
      <w:r w:rsidRPr="00816496">
        <w:rPr>
          <w:b/>
        </w:rPr>
        <w:tab/>
        <w:t>PAGAMENTO FINAL</w:t>
      </w:r>
    </w:p>
    <w:p w14:paraId="7E1D064E" w14:textId="77777777" w:rsidR="00D72008" w:rsidRPr="00816496" w:rsidRDefault="00D72008" w:rsidP="00D72008">
      <w:r w:rsidRPr="00816496">
        <w:t>Ao término dos fornecimentos, o teste de todos os equipamentos, será procedida a inspeção do recebimento, quando será preparado um documento, a ser fornecido ao Fornecedor pela Fiscalização, no qual constarão a avaliação de todos os equipamentos fornecidos, os pagamentos recebidos pelo Fornecedor e as correções que se fizerem necessárias.</w:t>
      </w:r>
    </w:p>
    <w:p w14:paraId="3A87C98F" w14:textId="77777777" w:rsidR="00D72008" w:rsidRPr="00816496" w:rsidRDefault="00D72008" w:rsidP="00D72008">
      <w:r w:rsidRPr="00816496">
        <w:t>Deste documento será inferido o montante devido ao Fornecedor, ficando o pagamento deste montante consignado à renúncia por parte do Fornecedor a quaisquer reivindicações contra a Contratante, originadas em virtude do Contrato e a emissão do Termo de Recebimento.</w:t>
      </w:r>
    </w:p>
    <w:p w14:paraId="064C4A18" w14:textId="77777777" w:rsidR="00D72008" w:rsidRPr="00816496" w:rsidRDefault="00D72008" w:rsidP="00D72008"/>
    <w:p w14:paraId="37C337B6" w14:textId="77777777" w:rsidR="00D72008" w:rsidRPr="00816496" w:rsidRDefault="00D72008" w:rsidP="00D72008">
      <w:pPr>
        <w:sectPr w:rsidR="00D72008" w:rsidRPr="00816496" w:rsidSect="00960249">
          <w:footerReference w:type="default" r:id="rId11"/>
          <w:pgSz w:w="11907" w:h="16840" w:code="9"/>
          <w:pgMar w:top="1701" w:right="1418" w:bottom="1418" w:left="1418" w:header="374" w:footer="680" w:gutter="0"/>
          <w:cols w:space="720"/>
        </w:sectPr>
      </w:pPr>
    </w:p>
    <w:p w14:paraId="573D1569" w14:textId="77777777" w:rsidR="00D72008" w:rsidRPr="00816496" w:rsidRDefault="00D72008" w:rsidP="00575E01">
      <w:pPr>
        <w:pStyle w:val="Ttulo1"/>
        <w:numPr>
          <w:ilvl w:val="0"/>
          <w:numId w:val="16"/>
        </w:numPr>
      </w:pPr>
      <w:bookmarkStart w:id="124" w:name="_Toc211781446"/>
      <w:bookmarkStart w:id="125" w:name="_Toc212951067"/>
      <w:bookmarkStart w:id="126" w:name="_Toc3296877"/>
      <w:r w:rsidRPr="00816496">
        <w:lastRenderedPageBreak/>
        <w:t>ET-101 – CONDIÇÕES GERAIS RELATIVAS AOS ASSENTAMENTOS, MONTAGENS E INSTALAÇÕES</w:t>
      </w:r>
      <w:bookmarkEnd w:id="124"/>
      <w:bookmarkEnd w:id="125"/>
      <w:bookmarkEnd w:id="126"/>
    </w:p>
    <w:p w14:paraId="5D6B443F" w14:textId="77777777" w:rsidR="00D72008" w:rsidRPr="00816496" w:rsidRDefault="00D72008" w:rsidP="00D72008">
      <w:r w:rsidRPr="00816496">
        <w:rPr>
          <w:b/>
        </w:rPr>
        <w:t>1</w:t>
      </w:r>
      <w:r w:rsidRPr="00816496">
        <w:rPr>
          <w:b/>
        </w:rPr>
        <w:tab/>
        <w:t>CONSIDERAÇÕES GERAIS</w:t>
      </w:r>
    </w:p>
    <w:p w14:paraId="7725FC53" w14:textId="77777777" w:rsidR="00D72008" w:rsidRPr="00816496" w:rsidRDefault="00D72008" w:rsidP="00D72008">
      <w:pPr>
        <w:rPr>
          <w:b/>
        </w:rPr>
      </w:pPr>
      <w:r w:rsidRPr="00816496">
        <w:t>Esta Especificação objetiva indicar aos Fornecedores os procedimentos a serem adotados nos principais serviços que constituem os assentamentos, as montagens e as instalações dos equipamentos no local de entrega e no canteiro de obras.</w:t>
      </w:r>
    </w:p>
    <w:p w14:paraId="074DFB62" w14:textId="77777777" w:rsidR="00D72008" w:rsidRPr="00816496" w:rsidRDefault="00D72008" w:rsidP="00D72008">
      <w:pPr>
        <w:rPr>
          <w:b/>
        </w:rPr>
      </w:pPr>
      <w:r w:rsidRPr="00816496">
        <w:rPr>
          <w:b/>
        </w:rPr>
        <w:t>2</w:t>
      </w:r>
      <w:r w:rsidRPr="00816496">
        <w:rPr>
          <w:b/>
        </w:rPr>
        <w:tab/>
        <w:t>ESPECIFICAÇÕES TÉCNICAS A SEREM CONSULTADAS</w:t>
      </w:r>
    </w:p>
    <w:p w14:paraId="55B1A28F" w14:textId="77777777" w:rsidR="00D72008" w:rsidRPr="00816496" w:rsidRDefault="00D72008" w:rsidP="00D72008">
      <w:r w:rsidRPr="00816496">
        <w:t>As Obras serão realizadas pelo Construtor que deverá proceder no assentamento, montagens e instalações dos equipamentos hidráulicos, mecânicos e elétricos fornecidos. Portanto, o Fornecedor deverá tomar conhecimento das especificações técnicas a seguir relacionadas e, se for o caso solicitar qualquer adequação das mesmas, quando não forem compatíveis com o seu equipamento ou  escopo de fornecimento. As especificações Técnicas que deverão ser atendidas pelo Construtor são as seguintes:</w:t>
      </w:r>
    </w:p>
    <w:p w14:paraId="1AB63E7D" w14:textId="77777777" w:rsidR="00D72008" w:rsidRPr="00816496" w:rsidRDefault="00D72008" w:rsidP="00D72008">
      <w:r w:rsidRPr="00816496">
        <w:t>- ET-24 – Assentamento e Montagem de Tubulações, Peças e Conexões de Linhas de Recalque;</w:t>
      </w:r>
    </w:p>
    <w:p w14:paraId="5C880285" w14:textId="77777777" w:rsidR="00D72008" w:rsidRPr="00816496" w:rsidRDefault="00D72008" w:rsidP="00D72008">
      <w:r w:rsidRPr="00816496">
        <w:t xml:space="preserve">- ET 25 – Assentamento e Montagem de Barriletes com Juntas Mecânicas </w:t>
      </w:r>
      <w:proofErr w:type="spellStart"/>
      <w:r w:rsidRPr="00816496">
        <w:t>Flangeadas</w:t>
      </w:r>
      <w:proofErr w:type="spellEnd"/>
      <w:r w:rsidRPr="00816496">
        <w:t>;</w:t>
      </w:r>
    </w:p>
    <w:p w14:paraId="68D5A299" w14:textId="77777777" w:rsidR="00D72008" w:rsidRPr="00816496" w:rsidRDefault="00D72008" w:rsidP="00D72008">
      <w:r w:rsidRPr="00816496">
        <w:t>- ET 26 – Assentamento de Tubulações de Rede Coletora de Esgoto Sanitário- PVC rígido PB com Junta Elástica;</w:t>
      </w:r>
    </w:p>
    <w:p w14:paraId="66CBB234" w14:textId="77777777" w:rsidR="00D72008" w:rsidRPr="00816496" w:rsidRDefault="00D72008" w:rsidP="00D72008">
      <w:r w:rsidRPr="00816496">
        <w:t>- ET 27 – Transporte de Tubos, Peças e Conexões;</w:t>
      </w:r>
    </w:p>
    <w:p w14:paraId="2F8060F0" w14:textId="77777777" w:rsidR="00D72008" w:rsidRPr="00816496" w:rsidRDefault="00D72008" w:rsidP="00D72008">
      <w:r w:rsidRPr="00816496">
        <w:t>- ET – 40 – Instalações Elétricas;</w:t>
      </w:r>
    </w:p>
    <w:p w14:paraId="6B13AE2D" w14:textId="77777777" w:rsidR="00D72008" w:rsidRPr="00816496" w:rsidRDefault="00D72008" w:rsidP="00D72008">
      <w:r w:rsidRPr="00816496">
        <w:t>- ET – 46 – Instalações Mecânicas; e</w:t>
      </w:r>
    </w:p>
    <w:p w14:paraId="6D0DF020" w14:textId="77777777" w:rsidR="00D72008" w:rsidRPr="00816496" w:rsidRDefault="00D72008" w:rsidP="00D72008">
      <w:r w:rsidRPr="00816496">
        <w:t xml:space="preserve">- ET 48 – Estações </w:t>
      </w:r>
      <w:proofErr w:type="spellStart"/>
      <w:r w:rsidRPr="00816496">
        <w:t>deTratamento</w:t>
      </w:r>
      <w:proofErr w:type="spellEnd"/>
      <w:r w:rsidRPr="00816496">
        <w:t xml:space="preserve"> de  Esgotos.  </w:t>
      </w:r>
    </w:p>
    <w:p w14:paraId="4AC1FE86" w14:textId="77777777" w:rsidR="00D72008" w:rsidRPr="00816496" w:rsidRDefault="00D72008" w:rsidP="00D72008">
      <w:r w:rsidRPr="00816496">
        <w:t>Essa Especificações deverão ser consultada e de conhecimento do Fornecedor.</w:t>
      </w:r>
    </w:p>
    <w:p w14:paraId="0F4E411C" w14:textId="77777777" w:rsidR="00D72008" w:rsidRPr="00816496" w:rsidRDefault="00D72008" w:rsidP="00D72008"/>
    <w:p w14:paraId="48248E43"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3D7277EE" w14:textId="77777777" w:rsidR="00D72008" w:rsidRPr="00816496" w:rsidRDefault="00D72008" w:rsidP="00575E01">
      <w:pPr>
        <w:pStyle w:val="Ttulo1"/>
        <w:numPr>
          <w:ilvl w:val="0"/>
          <w:numId w:val="16"/>
        </w:numPr>
      </w:pPr>
      <w:bookmarkStart w:id="127" w:name="_Toc211781447"/>
      <w:bookmarkStart w:id="128" w:name="_Toc212951068"/>
      <w:bookmarkStart w:id="129" w:name="_Toc3296878"/>
      <w:r w:rsidRPr="00816496">
        <w:lastRenderedPageBreak/>
        <w:t>ET-102 – TUBULAÇÕES DA REDE DE ESGOTOS</w:t>
      </w:r>
      <w:bookmarkEnd w:id="127"/>
      <w:bookmarkEnd w:id="128"/>
      <w:bookmarkEnd w:id="129"/>
    </w:p>
    <w:p w14:paraId="6B6FCC43" w14:textId="77777777" w:rsidR="00D72008" w:rsidRPr="00816496" w:rsidRDefault="00D72008" w:rsidP="00D72008">
      <w:pPr>
        <w:rPr>
          <w:b/>
        </w:rPr>
      </w:pPr>
      <w:r w:rsidRPr="00816496">
        <w:rPr>
          <w:b/>
        </w:rPr>
        <w:t>1</w:t>
      </w:r>
      <w:r w:rsidRPr="00816496">
        <w:rPr>
          <w:b/>
        </w:rPr>
        <w:tab/>
        <w:t xml:space="preserve">OBJETIVO </w:t>
      </w:r>
    </w:p>
    <w:p w14:paraId="3AFC0846" w14:textId="77777777" w:rsidR="00D72008" w:rsidRPr="00816496" w:rsidRDefault="00D72008" w:rsidP="00D72008">
      <w:r w:rsidRPr="00816496">
        <w:t xml:space="preserve">As tubulações aqui especificadas serão destinadas às redes coletoras e aos coletores tronco de Sistema de Esgotos Sanitários a serem implantados em municípios do Estado da Bahia.  </w:t>
      </w:r>
    </w:p>
    <w:p w14:paraId="71D6287D" w14:textId="77777777" w:rsidR="00D72008" w:rsidRPr="00816496" w:rsidRDefault="00D72008" w:rsidP="00D72008">
      <w:pPr>
        <w:rPr>
          <w:b/>
        </w:rPr>
      </w:pPr>
      <w:r w:rsidRPr="00816496">
        <w:rPr>
          <w:b/>
        </w:rPr>
        <w:t>2</w:t>
      </w:r>
      <w:r w:rsidRPr="00816496">
        <w:rPr>
          <w:b/>
        </w:rPr>
        <w:tab/>
        <w:t>MATERIAIS DE FABRICAÇÃO</w:t>
      </w:r>
    </w:p>
    <w:p w14:paraId="3FDC330E" w14:textId="77777777" w:rsidR="00D72008" w:rsidRPr="00816496" w:rsidRDefault="00D72008" w:rsidP="00D72008">
      <w:r w:rsidRPr="00816496">
        <w:t xml:space="preserve">As redes coletoras foram previstas para serem executadas em PVC rígido  com junta elástica, para diâmetros até </w:t>
      </w:r>
      <w:smartTag w:uri="urn:schemas-microsoft-com:office:smarttags" w:element="metricconverter">
        <w:smartTagPr>
          <w:attr w:name="ProductID" w:val="400 mm"/>
        </w:smartTagPr>
        <w:r w:rsidRPr="00816496">
          <w:t>400 mm</w:t>
        </w:r>
      </w:smartTag>
      <w:r w:rsidRPr="00816496">
        <w:t>.</w:t>
      </w:r>
    </w:p>
    <w:p w14:paraId="7D9F6C6F" w14:textId="77777777" w:rsidR="00D72008" w:rsidRPr="00816496" w:rsidRDefault="00D72008" w:rsidP="00D72008">
      <w:r w:rsidRPr="00816496">
        <w:t>Para os diâmetros maiores foram previstos tubulações de concreto armado, classe A2  para esgoto sanitário.</w:t>
      </w:r>
    </w:p>
    <w:p w14:paraId="680FE20C" w14:textId="77777777" w:rsidR="00D72008" w:rsidRPr="00816496" w:rsidRDefault="00D72008" w:rsidP="00D72008">
      <w:r w:rsidRPr="00816496">
        <w:t>Nas travessias de cursos d´água foram previstos tubulações de ferro fundido, classe K-7, com junta elástica.</w:t>
      </w:r>
    </w:p>
    <w:p w14:paraId="445FCCC9" w14:textId="77777777" w:rsidR="00D72008" w:rsidRPr="00816496" w:rsidRDefault="00D72008" w:rsidP="00D72008">
      <w:pPr>
        <w:rPr>
          <w:b/>
        </w:rPr>
      </w:pPr>
      <w:r w:rsidRPr="00816496">
        <w:rPr>
          <w:b/>
        </w:rPr>
        <w:t>3.</w:t>
      </w:r>
      <w:r w:rsidRPr="00816496">
        <w:rPr>
          <w:b/>
        </w:rPr>
        <w:tab/>
        <w:t xml:space="preserve">NORMAS TÉCNICAS A SEREM OBEDECIDAS NOS MATERIAIS E NOS PROCESSOS DE FABRICAÇÃO </w:t>
      </w:r>
    </w:p>
    <w:p w14:paraId="2A402079" w14:textId="77777777" w:rsidR="00D72008" w:rsidRPr="00816496" w:rsidRDefault="00D72008" w:rsidP="00D72008">
      <w:r w:rsidRPr="00816496">
        <w:t>As tubulações de PVC serão fabricadas de acordo com a norma NBR 7362 e o anel de borracha da junta elástica deverá ser resistente à agressão de esgotos sanitários, de acordo com a norma NBR 9051.</w:t>
      </w:r>
    </w:p>
    <w:p w14:paraId="792A998C" w14:textId="77777777" w:rsidR="00D72008" w:rsidRPr="00816496" w:rsidRDefault="00D72008" w:rsidP="00D72008">
      <w:r w:rsidRPr="00816496">
        <w:t>As tubulações de concreto armado serão fabricados de acordo com a norma NBR 8890, com junta elástica.</w:t>
      </w:r>
    </w:p>
    <w:p w14:paraId="725176A9" w14:textId="77777777" w:rsidR="00D72008" w:rsidRPr="00816496" w:rsidRDefault="00D72008" w:rsidP="00D72008">
      <w:r w:rsidRPr="00816496">
        <w:t>As tubulações de ferro fundido para esgoto sanitário deverão ser fabricados segundo as normas NBR 7363 e os elastômeros deverão ser do tipo NBR para líquidos agressivos e efluentes domésticos.</w:t>
      </w:r>
    </w:p>
    <w:p w14:paraId="3A421354" w14:textId="77777777" w:rsidR="00D72008" w:rsidRPr="00816496" w:rsidRDefault="00D72008" w:rsidP="00D72008">
      <w:pPr>
        <w:rPr>
          <w:b/>
        </w:rPr>
      </w:pPr>
      <w:r w:rsidRPr="00816496">
        <w:rPr>
          <w:b/>
        </w:rPr>
        <w:t>4</w:t>
      </w:r>
      <w:r w:rsidRPr="00816496">
        <w:rPr>
          <w:b/>
        </w:rPr>
        <w:tab/>
        <w:t>ESCOPO DO FORNECIMENTO</w:t>
      </w:r>
    </w:p>
    <w:p w14:paraId="13EC4094" w14:textId="77777777" w:rsidR="00D72008" w:rsidRPr="00816496" w:rsidRDefault="00D72008" w:rsidP="00D72008">
      <w:r w:rsidRPr="00816496">
        <w:t>As tubulações deverão ser fornecidas com os anéis da junta elástica em cada bolsa, nos diâmetros e quantidades indicados nas Planilhas Orçamentárias.</w:t>
      </w:r>
    </w:p>
    <w:p w14:paraId="6976370B" w14:textId="77777777" w:rsidR="00D72008" w:rsidRPr="00816496" w:rsidRDefault="00D72008" w:rsidP="00D72008">
      <w:pPr>
        <w:rPr>
          <w:b/>
        </w:rPr>
      </w:pPr>
      <w:r w:rsidRPr="00816496">
        <w:rPr>
          <w:b/>
        </w:rPr>
        <w:t>5</w:t>
      </w:r>
      <w:r w:rsidRPr="00816496">
        <w:rPr>
          <w:b/>
        </w:rPr>
        <w:tab/>
        <w:t>CRITÉRIOS DE MEDIÇÃO E ESTRUTURA DE PREÇOS</w:t>
      </w:r>
    </w:p>
    <w:p w14:paraId="772A938F" w14:textId="77777777" w:rsidR="00D72008" w:rsidRPr="00816496" w:rsidRDefault="00D72008" w:rsidP="00D72008">
      <w:r w:rsidRPr="00816496">
        <w:t>Os pagamentos serão realizados de acordo com as quantidades de tubulações fornecidas no Canteiro de Obras indicado pela Contratante, por diâmetro e Preço Unitário, conforme consta nas Planilhas Orçamentárias.</w:t>
      </w:r>
    </w:p>
    <w:p w14:paraId="376BCABD"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3D4D7CD1" w14:textId="77777777" w:rsidR="00D72008" w:rsidRPr="00816496" w:rsidRDefault="00D72008" w:rsidP="00D72008"/>
    <w:p w14:paraId="60BA34B1" w14:textId="77777777" w:rsidR="00D72008" w:rsidRPr="00816496" w:rsidRDefault="00D72008" w:rsidP="00D72008">
      <w:pPr>
        <w:rPr>
          <w:snapToGrid w:val="0"/>
          <w:szCs w:val="24"/>
        </w:rPr>
        <w:sectPr w:rsidR="00D72008" w:rsidRPr="00816496" w:rsidSect="00960249">
          <w:pgSz w:w="11907" w:h="16840" w:code="9"/>
          <w:pgMar w:top="1701" w:right="1418" w:bottom="1418" w:left="1418" w:header="374" w:footer="680" w:gutter="0"/>
          <w:cols w:space="720"/>
        </w:sectPr>
      </w:pPr>
    </w:p>
    <w:p w14:paraId="6284512D" w14:textId="77777777" w:rsidR="00D72008" w:rsidRPr="00816496" w:rsidRDefault="00D72008" w:rsidP="00575E01">
      <w:pPr>
        <w:pStyle w:val="Ttulo1"/>
        <w:numPr>
          <w:ilvl w:val="0"/>
          <w:numId w:val="16"/>
        </w:numPr>
      </w:pPr>
      <w:bookmarkStart w:id="130" w:name="_Toc211781448"/>
      <w:bookmarkStart w:id="131" w:name="_Toc212951069"/>
      <w:bookmarkStart w:id="132" w:name="_Toc3296879"/>
      <w:r w:rsidRPr="00816496">
        <w:lastRenderedPageBreak/>
        <w:t>ET-103 – BOMBAS SUBMERSÍVEIS PARA AS ESTAÇÕES DE BOMBEAMENTO</w:t>
      </w:r>
      <w:bookmarkEnd w:id="130"/>
      <w:bookmarkEnd w:id="131"/>
      <w:bookmarkEnd w:id="132"/>
    </w:p>
    <w:p w14:paraId="092B1440" w14:textId="77777777" w:rsidR="00D72008" w:rsidRPr="00816496" w:rsidRDefault="00D72008" w:rsidP="00D72008">
      <w:pPr>
        <w:rPr>
          <w:b/>
        </w:rPr>
      </w:pPr>
      <w:r w:rsidRPr="00816496">
        <w:rPr>
          <w:b/>
        </w:rPr>
        <w:t>1</w:t>
      </w:r>
      <w:r w:rsidRPr="00816496">
        <w:rPr>
          <w:b/>
        </w:rPr>
        <w:tab/>
        <w:t xml:space="preserve">OBJETIVO </w:t>
      </w:r>
    </w:p>
    <w:p w14:paraId="54B49A1D" w14:textId="77777777" w:rsidR="00D72008" w:rsidRPr="00816496" w:rsidRDefault="00D72008" w:rsidP="00D72008">
      <w:r w:rsidRPr="00816496">
        <w:t xml:space="preserve">As bombas submersíveis  aqui especificadas serão destinadas às Estações de Bombeamento de Sistema de Esgotos Sanitários a serem implantados em municípios do Estado da Bahia.  </w:t>
      </w:r>
    </w:p>
    <w:p w14:paraId="2F893396" w14:textId="77777777" w:rsidR="00D72008" w:rsidRPr="00816496" w:rsidRDefault="00D72008" w:rsidP="00D72008">
      <w:pPr>
        <w:rPr>
          <w:b/>
        </w:rPr>
      </w:pPr>
      <w:r w:rsidRPr="00816496">
        <w:rPr>
          <w:b/>
        </w:rPr>
        <w:t>2</w:t>
      </w:r>
      <w:r w:rsidRPr="00816496">
        <w:rPr>
          <w:b/>
        </w:rPr>
        <w:tab/>
        <w:t>CARACTERÍSTICAS DE FABRICAÇÃO</w:t>
      </w:r>
    </w:p>
    <w:p w14:paraId="3D8CCE4B" w14:textId="77777777" w:rsidR="00D72008" w:rsidRPr="00816496" w:rsidRDefault="00D72008" w:rsidP="00D72008">
      <w:pPr>
        <w:tabs>
          <w:tab w:val="left" w:pos="993"/>
          <w:tab w:val="left" w:pos="8086"/>
          <w:tab w:val="right" w:pos="9071"/>
          <w:tab w:val="left" w:pos="9359"/>
        </w:tabs>
        <w:suppressAutoHyphens/>
        <w:rPr>
          <w:spacing w:val="-3"/>
        </w:rPr>
      </w:pPr>
      <w:r w:rsidRPr="00816496">
        <w:rPr>
          <w:spacing w:val="-3"/>
        </w:rPr>
        <w:t>As bombas selecionadas devem permitir a utilização de rotores com diâmetros maiores que os necessários para atender às condições de projeto (não devem ser ofertadas bombas que requeiram utilização de rotor no diâmetro máximo permitido).</w:t>
      </w:r>
    </w:p>
    <w:p w14:paraId="5DD2F40D" w14:textId="77777777" w:rsidR="00D72008" w:rsidRPr="00816496" w:rsidRDefault="00D72008" w:rsidP="00D72008">
      <w:pPr>
        <w:tabs>
          <w:tab w:val="left" w:pos="993"/>
          <w:tab w:val="left" w:pos="8086"/>
          <w:tab w:val="right" w:pos="9071"/>
          <w:tab w:val="left" w:pos="9359"/>
        </w:tabs>
        <w:rPr>
          <w:rFonts w:cs="Arial"/>
          <w:spacing w:val="-3"/>
          <w:szCs w:val="24"/>
        </w:rPr>
      </w:pPr>
      <w:r w:rsidRPr="00816496">
        <w:rPr>
          <w:rFonts w:cs="Arial"/>
          <w:spacing w:val="-3"/>
          <w:szCs w:val="24"/>
        </w:rPr>
        <w:t>O balanceamento estático e dinâmico dos elementos rotativos poderá seguir as normas do Fornecedor, desde que garanta uma operação segura e contínua da bomba. Os níveis de vibração não deverão ultrapassar os limites superiores estabelecidos para o grau de qualidade “b” na tabela 2 da norma ISO 2372.</w:t>
      </w:r>
    </w:p>
    <w:p w14:paraId="00E98AA4" w14:textId="77777777" w:rsidR="00D72008" w:rsidRPr="00816496" w:rsidRDefault="00D72008" w:rsidP="00D72008">
      <w:pPr>
        <w:tabs>
          <w:tab w:val="left" w:pos="993"/>
          <w:tab w:val="left" w:pos="8086"/>
          <w:tab w:val="right" w:pos="9071"/>
          <w:tab w:val="left" w:pos="9359"/>
        </w:tabs>
        <w:suppressAutoHyphens/>
        <w:rPr>
          <w:spacing w:val="-3"/>
        </w:rPr>
      </w:pPr>
      <w:r w:rsidRPr="00816496">
        <w:rPr>
          <w:spacing w:val="-3"/>
        </w:rPr>
        <w:t>Não será permitido ao Fornecedor fazer “enchimentos” e outros artifícios nos rotores a fim de melhorar as características (AMT, NPSH, etc.) da bomba.</w:t>
      </w:r>
    </w:p>
    <w:p w14:paraId="1A7868FB" w14:textId="77777777" w:rsidR="00D72008" w:rsidRPr="00816496" w:rsidRDefault="00D72008" w:rsidP="00D72008">
      <w:pPr>
        <w:tabs>
          <w:tab w:val="left" w:pos="993"/>
          <w:tab w:val="left" w:pos="8086"/>
          <w:tab w:val="right" w:pos="9071"/>
          <w:tab w:val="left" w:pos="9359"/>
        </w:tabs>
        <w:suppressAutoHyphens/>
        <w:rPr>
          <w:spacing w:val="-3"/>
        </w:rPr>
      </w:pPr>
      <w:r w:rsidRPr="00816496">
        <w:rPr>
          <w:spacing w:val="-3"/>
        </w:rPr>
        <w:t>O Fornecedor deverá especificar claramente na proposta o tipo de rotor que está oferecendo.</w:t>
      </w:r>
    </w:p>
    <w:p w14:paraId="18602FE4" w14:textId="77777777" w:rsidR="00D72008" w:rsidRPr="00816496" w:rsidRDefault="00D72008" w:rsidP="00D72008">
      <w:pPr>
        <w:tabs>
          <w:tab w:val="left" w:pos="993"/>
          <w:tab w:val="left" w:pos="8086"/>
          <w:tab w:val="right" w:pos="9071"/>
          <w:tab w:val="left" w:pos="9359"/>
        </w:tabs>
        <w:suppressAutoHyphens/>
        <w:rPr>
          <w:spacing w:val="-3"/>
        </w:rPr>
      </w:pPr>
      <w:r w:rsidRPr="00816496">
        <w:rPr>
          <w:spacing w:val="-3"/>
        </w:rPr>
        <w:t xml:space="preserve">A temperatura medida na caixa de mancal não deverá ultrapassar 85 </w:t>
      </w:r>
      <w:proofErr w:type="spellStart"/>
      <w:r w:rsidRPr="00816496">
        <w:rPr>
          <w:spacing w:val="-3"/>
          <w:vertAlign w:val="superscript"/>
        </w:rPr>
        <w:t>o</w:t>
      </w:r>
      <w:r w:rsidRPr="00816496">
        <w:rPr>
          <w:spacing w:val="-3"/>
        </w:rPr>
        <w:t>C.</w:t>
      </w:r>
      <w:proofErr w:type="spellEnd"/>
    </w:p>
    <w:p w14:paraId="3D1A007A" w14:textId="77777777" w:rsidR="00D72008" w:rsidRPr="00816496" w:rsidRDefault="00D72008" w:rsidP="00D72008">
      <w:pPr>
        <w:tabs>
          <w:tab w:val="left" w:pos="993"/>
          <w:tab w:val="left" w:pos="8086"/>
          <w:tab w:val="right" w:pos="9071"/>
          <w:tab w:val="left" w:pos="9359"/>
        </w:tabs>
        <w:suppressAutoHyphens/>
      </w:pPr>
      <w:r w:rsidRPr="00816496">
        <w:t>As caixas de gaxetas, se houver, deverão ser projetadas de tal forma que permitam a substituição de gaxetas por selos mecânicos, posteriormente, ou vice-versa.</w:t>
      </w:r>
    </w:p>
    <w:p w14:paraId="299124D2" w14:textId="77777777" w:rsidR="00D72008" w:rsidRPr="00816496" w:rsidRDefault="00D72008" w:rsidP="00D72008">
      <w:pPr>
        <w:tabs>
          <w:tab w:val="left" w:pos="993"/>
          <w:tab w:val="left" w:pos="8086"/>
          <w:tab w:val="right" w:pos="9071"/>
          <w:tab w:val="left" w:pos="9359"/>
        </w:tabs>
        <w:suppressAutoHyphens/>
        <w:rPr>
          <w:spacing w:val="-3"/>
        </w:rPr>
      </w:pPr>
      <w:r w:rsidRPr="00816496">
        <w:rPr>
          <w:spacing w:val="-3"/>
        </w:rPr>
        <w:t>As características básicas especificadas constam do Projeto e deverão ser fornecidos através da folha de dados.</w:t>
      </w:r>
    </w:p>
    <w:p w14:paraId="403E5C03" w14:textId="77777777" w:rsidR="00D72008" w:rsidRPr="00816496" w:rsidRDefault="00D72008" w:rsidP="00D72008">
      <w:pPr>
        <w:tabs>
          <w:tab w:val="left" w:pos="993"/>
          <w:tab w:val="center" w:pos="4252"/>
          <w:tab w:val="left" w:pos="8086"/>
          <w:tab w:val="right" w:pos="8504"/>
          <w:tab w:val="right" w:pos="9071"/>
          <w:tab w:val="left" w:pos="9359"/>
        </w:tabs>
        <w:suppressAutoHyphens/>
      </w:pPr>
      <w:r w:rsidRPr="00816496">
        <w:t>Caso o Fornecedor, com base na sua experiência, recomende especificações diferentes que venham trazer melhorias técnicas e/ou econômicas, estas devem ser apresentadas como alternativa à proposta principal, a qual deve seguir as Especificações deste documento.</w:t>
      </w:r>
    </w:p>
    <w:p w14:paraId="335CC31F" w14:textId="77777777" w:rsidR="00D72008" w:rsidRPr="00816496" w:rsidRDefault="00D72008" w:rsidP="00D72008">
      <w:pPr>
        <w:tabs>
          <w:tab w:val="left" w:pos="993"/>
          <w:tab w:val="left" w:pos="8086"/>
          <w:tab w:val="right" w:pos="9071"/>
          <w:tab w:val="left" w:pos="9359"/>
        </w:tabs>
        <w:suppressAutoHyphens/>
        <w:rPr>
          <w:spacing w:val="-3"/>
        </w:rPr>
      </w:pPr>
      <w:r w:rsidRPr="00816496">
        <w:rPr>
          <w:spacing w:val="-3"/>
        </w:rPr>
        <w:t>Os motores deverão ser trifásicos em 380 V com partida direta.</w:t>
      </w:r>
    </w:p>
    <w:p w14:paraId="08B6428C" w14:textId="77777777" w:rsidR="00D72008" w:rsidRPr="00816496" w:rsidRDefault="00D72008" w:rsidP="00D72008">
      <w:pPr>
        <w:tabs>
          <w:tab w:val="left" w:pos="993"/>
          <w:tab w:val="left" w:pos="8086"/>
          <w:tab w:val="right" w:pos="9071"/>
          <w:tab w:val="left" w:pos="9359"/>
        </w:tabs>
        <w:suppressAutoHyphens/>
        <w:rPr>
          <w:spacing w:val="-3"/>
        </w:rPr>
      </w:pPr>
      <w:r w:rsidRPr="00816496">
        <w:rPr>
          <w:spacing w:val="-3"/>
        </w:rPr>
        <w:t>A classe de isolamento deverá ser F, mas com elevação de temperatura na classe B</w:t>
      </w:r>
      <w:r w:rsidRPr="00816496">
        <w:rPr>
          <w:spacing w:val="-3"/>
        </w:rPr>
        <w:br/>
        <w:t xml:space="preserve"> (80 </w:t>
      </w:r>
      <w:proofErr w:type="spellStart"/>
      <w:r w:rsidRPr="00816496">
        <w:rPr>
          <w:spacing w:val="-3"/>
        </w:rPr>
        <w:t>ºC</w:t>
      </w:r>
      <w:proofErr w:type="spellEnd"/>
      <w:r w:rsidRPr="00816496">
        <w:rPr>
          <w:spacing w:val="-3"/>
        </w:rPr>
        <w:t>).</w:t>
      </w:r>
    </w:p>
    <w:p w14:paraId="5323B6DF" w14:textId="77777777" w:rsidR="00D72008" w:rsidRPr="00816496" w:rsidRDefault="00D72008" w:rsidP="00D72008">
      <w:pPr>
        <w:tabs>
          <w:tab w:val="left" w:pos="993"/>
          <w:tab w:val="left" w:pos="8086"/>
          <w:tab w:val="right" w:pos="9071"/>
          <w:tab w:val="left" w:pos="9359"/>
        </w:tabs>
        <w:suppressAutoHyphens/>
        <w:rPr>
          <w:spacing w:val="-3"/>
        </w:rPr>
      </w:pPr>
      <w:r w:rsidRPr="00816496">
        <w:rPr>
          <w:spacing w:val="-3"/>
        </w:rPr>
        <w:t>O grau de proteção dos motores deverá ser IP-68.</w:t>
      </w:r>
    </w:p>
    <w:p w14:paraId="1C2B63D4" w14:textId="77777777" w:rsidR="00D72008" w:rsidRPr="00816496" w:rsidRDefault="00D72008" w:rsidP="00D72008">
      <w:pPr>
        <w:tabs>
          <w:tab w:val="left" w:pos="993"/>
          <w:tab w:val="left" w:pos="8086"/>
          <w:tab w:val="right" w:pos="9071"/>
          <w:tab w:val="left" w:pos="9359"/>
        </w:tabs>
        <w:suppressAutoHyphens/>
        <w:rPr>
          <w:spacing w:val="-3"/>
        </w:rPr>
      </w:pPr>
      <w:r w:rsidRPr="00816496">
        <w:rPr>
          <w:spacing w:val="-3"/>
        </w:rPr>
        <w:t>Deverão ser fornecidos com alto fator de potência e rendimento.</w:t>
      </w:r>
    </w:p>
    <w:p w14:paraId="47A17530" w14:textId="77777777" w:rsidR="00D72008" w:rsidRPr="00816496" w:rsidRDefault="00D72008" w:rsidP="00D72008">
      <w:pPr>
        <w:tabs>
          <w:tab w:val="left" w:pos="992"/>
          <w:tab w:val="left" w:pos="1276"/>
          <w:tab w:val="left" w:pos="1559"/>
          <w:tab w:val="left" w:pos="1843"/>
        </w:tabs>
      </w:pPr>
      <w:r w:rsidRPr="00816496">
        <w:lastRenderedPageBreak/>
        <w:t>Todos os equipamentos terão as respectivas placas de identificação. Estas deverão ser em aço inox e conter a identificação do equipamento e os seus principais dados gravados em relevo.</w:t>
      </w:r>
    </w:p>
    <w:p w14:paraId="18197C9F" w14:textId="77777777" w:rsidR="00D72008" w:rsidRPr="00816496" w:rsidRDefault="00D72008" w:rsidP="00D72008">
      <w:pPr>
        <w:tabs>
          <w:tab w:val="left" w:pos="992"/>
          <w:tab w:val="left" w:pos="1276"/>
          <w:tab w:val="left" w:pos="1559"/>
          <w:tab w:val="left" w:pos="1843"/>
        </w:tabs>
      </w:pPr>
      <w:r w:rsidRPr="00816496">
        <w:t>Para os motores, além das informações previstas na NBR-7094, as plaquetas deverão conter:</w:t>
      </w:r>
    </w:p>
    <w:p w14:paraId="24CE8C7F" w14:textId="77777777" w:rsidR="00D72008" w:rsidRPr="00816496" w:rsidRDefault="00D72008" w:rsidP="00575E01">
      <w:pPr>
        <w:numPr>
          <w:ilvl w:val="0"/>
          <w:numId w:val="5"/>
        </w:numPr>
      </w:pPr>
      <w:r w:rsidRPr="00816496">
        <w:t>diagrama de ligação;</w:t>
      </w:r>
    </w:p>
    <w:p w14:paraId="22F0A879" w14:textId="77777777" w:rsidR="00D72008" w:rsidRPr="00816496" w:rsidRDefault="00D72008" w:rsidP="00575E01">
      <w:pPr>
        <w:numPr>
          <w:ilvl w:val="0"/>
          <w:numId w:val="5"/>
        </w:numPr>
      </w:pPr>
      <w:r w:rsidRPr="00816496">
        <w:t>fator de potência;</w:t>
      </w:r>
    </w:p>
    <w:p w14:paraId="057BF69D" w14:textId="77777777" w:rsidR="00D72008" w:rsidRPr="00816496" w:rsidRDefault="00D72008" w:rsidP="00575E01">
      <w:pPr>
        <w:numPr>
          <w:ilvl w:val="0"/>
          <w:numId w:val="5"/>
        </w:numPr>
      </w:pPr>
      <w:r w:rsidRPr="00816496">
        <w:t>rendimento;</w:t>
      </w:r>
    </w:p>
    <w:p w14:paraId="7FB0918A" w14:textId="77777777" w:rsidR="00D72008" w:rsidRPr="00816496" w:rsidRDefault="00D72008" w:rsidP="00575E01">
      <w:pPr>
        <w:numPr>
          <w:ilvl w:val="0"/>
          <w:numId w:val="5"/>
        </w:numPr>
      </w:pPr>
      <w:r w:rsidRPr="00816496">
        <w:t>corrente de rotor bloqueado.</w:t>
      </w:r>
    </w:p>
    <w:p w14:paraId="33CC574A" w14:textId="77777777" w:rsidR="00D72008" w:rsidRPr="00816496" w:rsidRDefault="00D72008" w:rsidP="00D72008">
      <w:pPr>
        <w:rPr>
          <w:b/>
        </w:rPr>
      </w:pPr>
    </w:p>
    <w:p w14:paraId="413D8AF9" w14:textId="77777777" w:rsidR="00D72008" w:rsidRPr="00816496" w:rsidRDefault="00D72008" w:rsidP="00D72008">
      <w:pPr>
        <w:rPr>
          <w:b/>
        </w:rPr>
      </w:pPr>
      <w:r w:rsidRPr="00816496">
        <w:rPr>
          <w:b/>
        </w:rPr>
        <w:t>3.</w:t>
      </w:r>
      <w:r w:rsidRPr="00816496">
        <w:rPr>
          <w:b/>
        </w:rPr>
        <w:tab/>
        <w:t xml:space="preserve">NORMAS TÉCNICAS A SEREM OBEDECIDAS NOS MATERIAIS E NOS PROCESSOS DE FABRICAÇÃO </w:t>
      </w:r>
    </w:p>
    <w:p w14:paraId="71094B2B" w14:textId="77777777" w:rsidR="00D72008" w:rsidRPr="00816496" w:rsidRDefault="00D72008" w:rsidP="00D72008">
      <w:pPr>
        <w:spacing w:before="0"/>
      </w:pPr>
      <w:r w:rsidRPr="00816496">
        <w:t>Os equipamentos deverão ser projetados, fabricados e testados de acordo com as últimas revisões das normas aplicáveis das seguintes organizações:</w:t>
      </w:r>
    </w:p>
    <w:p w14:paraId="0C95B339" w14:textId="77777777" w:rsidR="00D72008" w:rsidRPr="00816496" w:rsidRDefault="00D72008" w:rsidP="00D72008">
      <w:pPr>
        <w:spacing w:before="0"/>
        <w:ind w:firstLine="851"/>
      </w:pPr>
      <w:r w:rsidRPr="00816496">
        <w:t>ABNT</w:t>
      </w:r>
      <w:r w:rsidRPr="00816496">
        <w:tab/>
        <w:t>-</w:t>
      </w:r>
      <w:r w:rsidRPr="00816496">
        <w:tab/>
        <w:t>Associação Brasileira de Normas Técnicas</w:t>
      </w:r>
    </w:p>
    <w:p w14:paraId="66095C42" w14:textId="77777777" w:rsidR="00D72008" w:rsidRPr="00816496" w:rsidRDefault="00D72008" w:rsidP="00D72008">
      <w:pPr>
        <w:spacing w:before="0"/>
        <w:ind w:firstLine="851"/>
        <w:rPr>
          <w:lang w:val="en-US"/>
        </w:rPr>
      </w:pPr>
      <w:r w:rsidRPr="00816496">
        <w:rPr>
          <w:lang w:val="en-US"/>
        </w:rPr>
        <w:t>ANSI</w:t>
      </w:r>
      <w:r w:rsidRPr="00816496">
        <w:rPr>
          <w:lang w:val="en-US"/>
        </w:rPr>
        <w:tab/>
      </w:r>
      <w:r w:rsidRPr="00816496">
        <w:rPr>
          <w:lang w:val="en-US"/>
        </w:rPr>
        <w:tab/>
        <w:t>-</w:t>
      </w:r>
      <w:r w:rsidRPr="00816496">
        <w:rPr>
          <w:lang w:val="en-US"/>
        </w:rPr>
        <w:tab/>
        <w:t>American National Standard Institute</w:t>
      </w:r>
    </w:p>
    <w:p w14:paraId="102545EB" w14:textId="77777777" w:rsidR="00D72008" w:rsidRPr="00816496" w:rsidRDefault="00D72008" w:rsidP="00D72008">
      <w:pPr>
        <w:spacing w:before="0"/>
        <w:ind w:firstLine="851"/>
        <w:rPr>
          <w:lang w:val="en-US"/>
        </w:rPr>
      </w:pPr>
      <w:r w:rsidRPr="00816496">
        <w:rPr>
          <w:lang w:val="en-US"/>
        </w:rPr>
        <w:t xml:space="preserve">NEMA </w:t>
      </w:r>
      <w:r w:rsidRPr="00816496">
        <w:rPr>
          <w:lang w:val="en-US"/>
        </w:rPr>
        <w:tab/>
        <w:t>-</w:t>
      </w:r>
      <w:r w:rsidRPr="00816496">
        <w:rPr>
          <w:lang w:val="en-US"/>
        </w:rPr>
        <w:tab/>
        <w:t>National Electrical Manufacturers Association</w:t>
      </w:r>
    </w:p>
    <w:p w14:paraId="00F7F81B" w14:textId="77777777" w:rsidR="00D72008" w:rsidRPr="00500306" w:rsidRDefault="00D72008" w:rsidP="00D72008">
      <w:pPr>
        <w:spacing w:before="0"/>
        <w:ind w:firstLine="851"/>
      </w:pPr>
      <w:r w:rsidRPr="00500306">
        <w:t>NEC</w:t>
      </w:r>
      <w:r w:rsidRPr="00500306">
        <w:tab/>
      </w:r>
      <w:r w:rsidRPr="00500306">
        <w:tab/>
        <w:t>-</w:t>
      </w:r>
      <w:r w:rsidRPr="00500306">
        <w:tab/>
      </w:r>
      <w:proofErr w:type="spellStart"/>
      <w:r w:rsidRPr="00500306">
        <w:t>National</w:t>
      </w:r>
      <w:proofErr w:type="spellEnd"/>
      <w:r w:rsidRPr="00500306">
        <w:t xml:space="preserve"> </w:t>
      </w:r>
      <w:proofErr w:type="spellStart"/>
      <w:r w:rsidRPr="00500306">
        <w:t>Electrical</w:t>
      </w:r>
      <w:proofErr w:type="spellEnd"/>
      <w:r w:rsidRPr="00500306">
        <w:t xml:space="preserve"> </w:t>
      </w:r>
      <w:proofErr w:type="spellStart"/>
      <w:r w:rsidRPr="00500306">
        <w:t>Code</w:t>
      </w:r>
      <w:proofErr w:type="spellEnd"/>
    </w:p>
    <w:p w14:paraId="43F5CBF8" w14:textId="77777777" w:rsidR="00D72008" w:rsidRPr="00500306" w:rsidRDefault="00D72008" w:rsidP="00D72008">
      <w:pPr>
        <w:spacing w:before="0"/>
        <w:ind w:firstLine="851"/>
      </w:pPr>
      <w:r w:rsidRPr="00500306">
        <w:t>IEC</w:t>
      </w:r>
      <w:r w:rsidRPr="00500306">
        <w:tab/>
      </w:r>
      <w:r w:rsidRPr="00500306">
        <w:tab/>
        <w:t>-</w:t>
      </w:r>
      <w:r w:rsidRPr="00500306">
        <w:tab/>
        <w:t xml:space="preserve">Internacional </w:t>
      </w:r>
      <w:proofErr w:type="spellStart"/>
      <w:r w:rsidRPr="00500306">
        <w:t>Eletrotechnical</w:t>
      </w:r>
      <w:proofErr w:type="spellEnd"/>
      <w:r w:rsidRPr="00500306">
        <w:t xml:space="preserve"> </w:t>
      </w:r>
      <w:proofErr w:type="spellStart"/>
      <w:r w:rsidRPr="00500306">
        <w:t>Comission</w:t>
      </w:r>
      <w:proofErr w:type="spellEnd"/>
    </w:p>
    <w:p w14:paraId="479ED0B8" w14:textId="77777777" w:rsidR="00D72008" w:rsidRPr="00816496" w:rsidRDefault="00D72008" w:rsidP="00D72008">
      <w:pPr>
        <w:spacing w:before="0"/>
      </w:pPr>
      <w:r w:rsidRPr="00816496">
        <w:t>Deverão ser considerados como requisitos para fornecimento dos equipamentos, as últimas edições das normas e códigos nacionais e internacionais existentes e aplicáveis para os referidos equipamentos, entre os quais citam-se os seguintes:</w:t>
      </w:r>
    </w:p>
    <w:tbl>
      <w:tblPr>
        <w:tblW w:w="9368" w:type="dxa"/>
        <w:tblInd w:w="70" w:type="dxa"/>
        <w:tblLayout w:type="fixed"/>
        <w:tblCellMar>
          <w:left w:w="70" w:type="dxa"/>
          <w:right w:w="70" w:type="dxa"/>
        </w:tblCellMar>
        <w:tblLook w:val="0000" w:firstRow="0" w:lastRow="0" w:firstColumn="0" w:lastColumn="0" w:noHBand="0" w:noVBand="0"/>
      </w:tblPr>
      <w:tblGrid>
        <w:gridCol w:w="2268"/>
        <w:gridCol w:w="7100"/>
      </w:tblGrid>
      <w:tr w:rsidR="00D72008" w:rsidRPr="00816496" w14:paraId="6A7DB0D9" w14:textId="77777777" w:rsidTr="008C0915">
        <w:tc>
          <w:tcPr>
            <w:tcW w:w="2268" w:type="dxa"/>
          </w:tcPr>
          <w:p w14:paraId="32BA102A" w14:textId="77777777" w:rsidR="00D72008" w:rsidRPr="00816496" w:rsidRDefault="00D72008" w:rsidP="008C0915">
            <w:pPr>
              <w:spacing w:before="0"/>
              <w:jc w:val="center"/>
              <w:rPr>
                <w:b/>
              </w:rPr>
            </w:pPr>
            <w:r w:rsidRPr="00816496">
              <w:rPr>
                <w:b/>
              </w:rPr>
              <w:t>Normas ABNT</w:t>
            </w:r>
          </w:p>
        </w:tc>
        <w:tc>
          <w:tcPr>
            <w:tcW w:w="7100" w:type="dxa"/>
          </w:tcPr>
          <w:p w14:paraId="270AF5A0" w14:textId="77777777" w:rsidR="00D72008" w:rsidRPr="00816496" w:rsidRDefault="00D72008" w:rsidP="008C0915">
            <w:pPr>
              <w:spacing w:before="0"/>
              <w:ind w:firstLine="851"/>
            </w:pPr>
          </w:p>
        </w:tc>
      </w:tr>
      <w:tr w:rsidR="00D72008" w:rsidRPr="00816496" w14:paraId="1EE95AC5" w14:textId="77777777" w:rsidTr="008C0915">
        <w:trPr>
          <w:trHeight w:hRule="exact" w:val="299"/>
        </w:trPr>
        <w:tc>
          <w:tcPr>
            <w:tcW w:w="2268" w:type="dxa"/>
          </w:tcPr>
          <w:p w14:paraId="72F657BC" w14:textId="77777777" w:rsidR="00D72008" w:rsidRPr="00816496" w:rsidRDefault="00D72008" w:rsidP="008C0915">
            <w:pPr>
              <w:spacing w:before="0"/>
              <w:ind w:firstLine="851"/>
            </w:pPr>
          </w:p>
        </w:tc>
        <w:tc>
          <w:tcPr>
            <w:tcW w:w="7100" w:type="dxa"/>
          </w:tcPr>
          <w:p w14:paraId="6F90BE81" w14:textId="77777777" w:rsidR="00D72008" w:rsidRPr="00816496" w:rsidRDefault="00D72008" w:rsidP="008C0915">
            <w:pPr>
              <w:spacing w:before="0"/>
              <w:ind w:firstLine="851"/>
            </w:pPr>
          </w:p>
        </w:tc>
      </w:tr>
      <w:tr w:rsidR="00D72008" w:rsidRPr="00816496" w14:paraId="7BF97429" w14:textId="77777777" w:rsidTr="008C0915">
        <w:tc>
          <w:tcPr>
            <w:tcW w:w="2268" w:type="dxa"/>
          </w:tcPr>
          <w:p w14:paraId="794BED70" w14:textId="77777777" w:rsidR="00D72008" w:rsidRPr="00816496" w:rsidRDefault="00D72008" w:rsidP="008C0915">
            <w:pPr>
              <w:spacing w:before="0"/>
              <w:ind w:firstLine="851"/>
              <w:jc w:val="center"/>
            </w:pPr>
            <w:r w:rsidRPr="00816496">
              <w:t>NBR-5383</w:t>
            </w:r>
          </w:p>
        </w:tc>
        <w:tc>
          <w:tcPr>
            <w:tcW w:w="7100" w:type="dxa"/>
          </w:tcPr>
          <w:p w14:paraId="70E0D287" w14:textId="77777777" w:rsidR="00D72008" w:rsidRPr="00816496" w:rsidRDefault="00D72008" w:rsidP="008C0915">
            <w:pPr>
              <w:spacing w:before="0"/>
            </w:pPr>
            <w:r w:rsidRPr="00816496">
              <w:t>Máquinas Elétricas Girantes - Máquinas de Indução -Determinação de Características</w:t>
            </w:r>
          </w:p>
        </w:tc>
      </w:tr>
      <w:tr w:rsidR="00D72008" w:rsidRPr="00816496" w14:paraId="7764E95C" w14:textId="77777777" w:rsidTr="008C0915">
        <w:trPr>
          <w:trHeight w:hRule="exact" w:val="160"/>
        </w:trPr>
        <w:tc>
          <w:tcPr>
            <w:tcW w:w="2268" w:type="dxa"/>
          </w:tcPr>
          <w:p w14:paraId="2BEA311F" w14:textId="77777777" w:rsidR="00D72008" w:rsidRPr="00816496" w:rsidRDefault="00D72008" w:rsidP="008C0915">
            <w:pPr>
              <w:spacing w:before="0"/>
              <w:ind w:firstLine="851"/>
              <w:jc w:val="center"/>
            </w:pPr>
          </w:p>
        </w:tc>
        <w:tc>
          <w:tcPr>
            <w:tcW w:w="7100" w:type="dxa"/>
          </w:tcPr>
          <w:p w14:paraId="526B3F36" w14:textId="77777777" w:rsidR="00D72008" w:rsidRPr="00816496" w:rsidRDefault="00D72008" w:rsidP="008C0915">
            <w:pPr>
              <w:spacing w:before="0"/>
              <w:ind w:firstLine="851"/>
            </w:pPr>
          </w:p>
        </w:tc>
      </w:tr>
      <w:tr w:rsidR="00D72008" w:rsidRPr="00816496" w14:paraId="21BE1268" w14:textId="77777777" w:rsidTr="008C0915">
        <w:tc>
          <w:tcPr>
            <w:tcW w:w="2268" w:type="dxa"/>
          </w:tcPr>
          <w:p w14:paraId="75595A17" w14:textId="77777777" w:rsidR="00D72008" w:rsidRPr="00816496" w:rsidRDefault="00D72008" w:rsidP="008C0915">
            <w:pPr>
              <w:spacing w:before="0"/>
              <w:ind w:firstLine="851"/>
              <w:jc w:val="center"/>
            </w:pPr>
            <w:r w:rsidRPr="00816496">
              <w:t>NBR-5432</w:t>
            </w:r>
          </w:p>
        </w:tc>
        <w:tc>
          <w:tcPr>
            <w:tcW w:w="7100" w:type="dxa"/>
          </w:tcPr>
          <w:p w14:paraId="7FE2254E" w14:textId="77777777" w:rsidR="00D72008" w:rsidRPr="00816496" w:rsidRDefault="00D72008" w:rsidP="008C0915">
            <w:pPr>
              <w:spacing w:before="0"/>
            </w:pPr>
            <w:r w:rsidRPr="00816496">
              <w:t>Máquina Elétrica Girante – Dimensões e potências nominais</w:t>
            </w:r>
          </w:p>
        </w:tc>
      </w:tr>
      <w:tr w:rsidR="00D72008" w:rsidRPr="00816496" w14:paraId="79E4D439" w14:textId="77777777" w:rsidTr="008C0915">
        <w:trPr>
          <w:trHeight w:hRule="exact" w:val="160"/>
        </w:trPr>
        <w:tc>
          <w:tcPr>
            <w:tcW w:w="2268" w:type="dxa"/>
          </w:tcPr>
          <w:p w14:paraId="13D4D702" w14:textId="77777777" w:rsidR="00D72008" w:rsidRPr="00816496" w:rsidRDefault="00D72008" w:rsidP="008C0915">
            <w:pPr>
              <w:spacing w:before="0"/>
              <w:ind w:firstLine="851"/>
              <w:jc w:val="center"/>
            </w:pPr>
          </w:p>
        </w:tc>
        <w:tc>
          <w:tcPr>
            <w:tcW w:w="7100" w:type="dxa"/>
          </w:tcPr>
          <w:p w14:paraId="6749162E" w14:textId="77777777" w:rsidR="00D72008" w:rsidRPr="00816496" w:rsidRDefault="00D72008" w:rsidP="008C0915">
            <w:pPr>
              <w:spacing w:before="0"/>
              <w:ind w:firstLine="851"/>
            </w:pPr>
          </w:p>
        </w:tc>
      </w:tr>
      <w:tr w:rsidR="00D72008" w:rsidRPr="00816496" w14:paraId="0162D22C" w14:textId="77777777" w:rsidTr="008C0915">
        <w:tc>
          <w:tcPr>
            <w:tcW w:w="2268" w:type="dxa"/>
          </w:tcPr>
          <w:p w14:paraId="5AAE9607" w14:textId="77777777" w:rsidR="00D72008" w:rsidRPr="00816496" w:rsidRDefault="00D72008" w:rsidP="008C0915">
            <w:pPr>
              <w:spacing w:before="0"/>
              <w:ind w:firstLine="851"/>
              <w:jc w:val="center"/>
            </w:pPr>
            <w:r w:rsidRPr="00816496">
              <w:t>NBR-7094</w:t>
            </w:r>
          </w:p>
        </w:tc>
        <w:tc>
          <w:tcPr>
            <w:tcW w:w="7100" w:type="dxa"/>
          </w:tcPr>
          <w:p w14:paraId="76BE662D" w14:textId="77777777" w:rsidR="00D72008" w:rsidRPr="00816496" w:rsidRDefault="00D72008" w:rsidP="008C0915">
            <w:pPr>
              <w:spacing w:before="0"/>
            </w:pPr>
            <w:r w:rsidRPr="00816496">
              <w:t>Máquinas Elétricas Girantes – Motores Elétricos de Indução</w:t>
            </w:r>
          </w:p>
        </w:tc>
      </w:tr>
      <w:tr w:rsidR="00D72008" w:rsidRPr="00816496" w14:paraId="1508C0CF" w14:textId="77777777" w:rsidTr="008C0915">
        <w:trPr>
          <w:trHeight w:hRule="exact" w:val="160"/>
        </w:trPr>
        <w:tc>
          <w:tcPr>
            <w:tcW w:w="2268" w:type="dxa"/>
          </w:tcPr>
          <w:p w14:paraId="4725A558" w14:textId="77777777" w:rsidR="00D72008" w:rsidRPr="00816496" w:rsidRDefault="00D72008" w:rsidP="008C0915">
            <w:pPr>
              <w:spacing w:before="0"/>
              <w:ind w:firstLine="851"/>
              <w:jc w:val="center"/>
            </w:pPr>
          </w:p>
        </w:tc>
        <w:tc>
          <w:tcPr>
            <w:tcW w:w="7100" w:type="dxa"/>
          </w:tcPr>
          <w:p w14:paraId="0A450620" w14:textId="77777777" w:rsidR="00D72008" w:rsidRPr="00816496" w:rsidRDefault="00D72008" w:rsidP="008C0915">
            <w:pPr>
              <w:spacing w:before="0"/>
              <w:ind w:firstLine="851"/>
            </w:pPr>
          </w:p>
        </w:tc>
      </w:tr>
      <w:tr w:rsidR="00D72008" w:rsidRPr="00816496" w14:paraId="4E69526F" w14:textId="77777777" w:rsidTr="008C0915">
        <w:tc>
          <w:tcPr>
            <w:tcW w:w="2268" w:type="dxa"/>
          </w:tcPr>
          <w:p w14:paraId="0BD98E1C" w14:textId="77777777" w:rsidR="00D72008" w:rsidRPr="00816496" w:rsidRDefault="00D72008" w:rsidP="008C0915">
            <w:pPr>
              <w:spacing w:before="0"/>
              <w:ind w:firstLine="851"/>
              <w:jc w:val="center"/>
            </w:pPr>
            <w:r w:rsidRPr="00816496">
              <w:t>NBR-7565</w:t>
            </w:r>
          </w:p>
        </w:tc>
        <w:tc>
          <w:tcPr>
            <w:tcW w:w="7100" w:type="dxa"/>
          </w:tcPr>
          <w:p w14:paraId="342D7189" w14:textId="77777777" w:rsidR="00D72008" w:rsidRPr="00816496" w:rsidRDefault="00D72008" w:rsidP="008C0915">
            <w:pPr>
              <w:spacing w:before="0"/>
            </w:pPr>
            <w:r w:rsidRPr="00816496">
              <w:t>Máquina Elétrica Girante - Limite de Ruído</w:t>
            </w:r>
          </w:p>
        </w:tc>
      </w:tr>
      <w:tr w:rsidR="00D72008" w:rsidRPr="00816496" w14:paraId="5F247868" w14:textId="77777777" w:rsidTr="008C0915">
        <w:trPr>
          <w:trHeight w:hRule="exact" w:val="160"/>
        </w:trPr>
        <w:tc>
          <w:tcPr>
            <w:tcW w:w="2268" w:type="dxa"/>
          </w:tcPr>
          <w:p w14:paraId="398C58F9" w14:textId="77777777" w:rsidR="00D72008" w:rsidRPr="00816496" w:rsidRDefault="00D72008" w:rsidP="008C0915">
            <w:pPr>
              <w:spacing w:before="0"/>
              <w:ind w:firstLine="851"/>
              <w:jc w:val="center"/>
            </w:pPr>
          </w:p>
        </w:tc>
        <w:tc>
          <w:tcPr>
            <w:tcW w:w="7100" w:type="dxa"/>
          </w:tcPr>
          <w:p w14:paraId="583E0A78" w14:textId="77777777" w:rsidR="00D72008" w:rsidRPr="00816496" w:rsidRDefault="00D72008" w:rsidP="008C0915">
            <w:pPr>
              <w:spacing w:before="0"/>
              <w:ind w:firstLine="851"/>
            </w:pPr>
          </w:p>
        </w:tc>
      </w:tr>
      <w:tr w:rsidR="00D72008" w:rsidRPr="00816496" w14:paraId="7E8F5B67" w14:textId="77777777" w:rsidTr="008C0915">
        <w:tc>
          <w:tcPr>
            <w:tcW w:w="2268" w:type="dxa"/>
          </w:tcPr>
          <w:p w14:paraId="152C0D51" w14:textId="77777777" w:rsidR="00D72008" w:rsidRPr="00816496" w:rsidRDefault="00D72008" w:rsidP="008C0915">
            <w:pPr>
              <w:spacing w:before="0"/>
              <w:ind w:firstLine="851"/>
              <w:jc w:val="center"/>
            </w:pPr>
            <w:r w:rsidRPr="00816496">
              <w:t>NBR-7566</w:t>
            </w:r>
          </w:p>
        </w:tc>
        <w:tc>
          <w:tcPr>
            <w:tcW w:w="7100" w:type="dxa"/>
          </w:tcPr>
          <w:p w14:paraId="5607A69B" w14:textId="77777777" w:rsidR="00D72008" w:rsidRPr="00816496" w:rsidRDefault="00D72008" w:rsidP="008C0915">
            <w:pPr>
              <w:spacing w:before="0"/>
            </w:pPr>
            <w:r w:rsidRPr="00816496">
              <w:t>Máquina Elétrica Girante - Nível de Ruído Transmitido - Através do Ar - Método de Medição Num Campo Livre Sobre um Plano Refletor</w:t>
            </w:r>
          </w:p>
        </w:tc>
      </w:tr>
      <w:tr w:rsidR="00D72008" w:rsidRPr="00816496" w14:paraId="5825A418" w14:textId="77777777" w:rsidTr="008C0915">
        <w:trPr>
          <w:trHeight w:hRule="exact" w:val="160"/>
        </w:trPr>
        <w:tc>
          <w:tcPr>
            <w:tcW w:w="2268" w:type="dxa"/>
          </w:tcPr>
          <w:p w14:paraId="5CB2691D" w14:textId="77777777" w:rsidR="00D72008" w:rsidRPr="00816496" w:rsidRDefault="00D72008" w:rsidP="008C0915">
            <w:pPr>
              <w:spacing w:before="0"/>
              <w:ind w:firstLine="851"/>
            </w:pPr>
          </w:p>
        </w:tc>
        <w:tc>
          <w:tcPr>
            <w:tcW w:w="7100" w:type="dxa"/>
          </w:tcPr>
          <w:p w14:paraId="4377708D" w14:textId="77777777" w:rsidR="00D72008" w:rsidRPr="00816496" w:rsidRDefault="00D72008" w:rsidP="008C0915">
            <w:pPr>
              <w:spacing w:before="0"/>
              <w:ind w:firstLine="851"/>
            </w:pPr>
          </w:p>
        </w:tc>
      </w:tr>
      <w:tr w:rsidR="00D72008" w:rsidRPr="00816496" w14:paraId="0804F00F" w14:textId="77777777" w:rsidTr="008C0915">
        <w:tc>
          <w:tcPr>
            <w:tcW w:w="2268" w:type="dxa"/>
          </w:tcPr>
          <w:p w14:paraId="37150283" w14:textId="77777777" w:rsidR="00D72008" w:rsidRPr="00816496" w:rsidRDefault="00D72008" w:rsidP="008C0915">
            <w:pPr>
              <w:spacing w:before="0"/>
              <w:ind w:firstLine="851"/>
            </w:pPr>
            <w:r w:rsidRPr="00816496">
              <w:t>NBR-9884</w:t>
            </w:r>
          </w:p>
        </w:tc>
        <w:tc>
          <w:tcPr>
            <w:tcW w:w="7100" w:type="dxa"/>
          </w:tcPr>
          <w:p w14:paraId="3C0E349B" w14:textId="77777777" w:rsidR="00D72008" w:rsidRPr="00816496" w:rsidRDefault="00D72008" w:rsidP="008C0915">
            <w:pPr>
              <w:spacing w:before="0"/>
            </w:pPr>
            <w:r w:rsidRPr="00816496">
              <w:t>Máquinas Elétricas Girantes - Graus de Proteção</w:t>
            </w:r>
          </w:p>
        </w:tc>
      </w:tr>
    </w:tbl>
    <w:p w14:paraId="407A2972" w14:textId="77777777" w:rsidR="00D72008" w:rsidRPr="00816496" w:rsidRDefault="00D72008" w:rsidP="00D72008">
      <w:pPr>
        <w:spacing w:before="0"/>
        <w:ind w:firstLine="851"/>
      </w:pPr>
    </w:p>
    <w:p w14:paraId="2994C485" w14:textId="77777777" w:rsidR="00D72008" w:rsidRPr="00816496" w:rsidRDefault="00D72008" w:rsidP="00D72008">
      <w:pPr>
        <w:spacing w:before="0"/>
      </w:pPr>
      <w:r w:rsidRPr="00816496">
        <w:t>Caso houver conflito entre as especificações do Fornecedor e as normas aqui citadas, este poderá apresentar a alternativa, desde que justificada tecnicamente.</w:t>
      </w:r>
    </w:p>
    <w:p w14:paraId="4B43EE71" w14:textId="77777777" w:rsidR="00D72008" w:rsidRPr="00816496" w:rsidRDefault="00D72008" w:rsidP="00D72008">
      <w:pPr>
        <w:rPr>
          <w:b/>
        </w:rPr>
      </w:pPr>
      <w:r w:rsidRPr="00816496">
        <w:rPr>
          <w:b/>
        </w:rPr>
        <w:t>4</w:t>
      </w:r>
      <w:r w:rsidRPr="00816496">
        <w:rPr>
          <w:b/>
        </w:rPr>
        <w:tab/>
        <w:t>ESCOPO DO FORNECIMENTO</w:t>
      </w:r>
    </w:p>
    <w:p w14:paraId="081F53E0" w14:textId="77777777" w:rsidR="00D72008" w:rsidRPr="00816496" w:rsidRDefault="00D72008" w:rsidP="00D72008">
      <w:pPr>
        <w:tabs>
          <w:tab w:val="left" w:pos="993"/>
          <w:tab w:val="left" w:pos="8086"/>
          <w:tab w:val="right" w:pos="9071"/>
          <w:tab w:val="left" w:pos="9359"/>
        </w:tabs>
        <w:suppressAutoHyphens/>
        <w:ind w:left="993" w:hanging="993"/>
        <w:rPr>
          <w:spacing w:val="-3"/>
        </w:rPr>
      </w:pPr>
      <w:r w:rsidRPr="00816496">
        <w:rPr>
          <w:spacing w:val="-3"/>
        </w:rPr>
        <w:t>As bombas incluirão os seguintes acessórios/serviços:</w:t>
      </w:r>
    </w:p>
    <w:p w14:paraId="34E15E4A" w14:textId="77777777" w:rsidR="00D72008" w:rsidRPr="00816496" w:rsidRDefault="00D72008" w:rsidP="00575E01">
      <w:pPr>
        <w:numPr>
          <w:ilvl w:val="0"/>
          <w:numId w:val="5"/>
        </w:numPr>
      </w:pPr>
      <w:r w:rsidRPr="00816496">
        <w:t>motor;</w:t>
      </w:r>
    </w:p>
    <w:p w14:paraId="44EB1346" w14:textId="77777777" w:rsidR="00D72008" w:rsidRPr="00816496" w:rsidRDefault="00D72008" w:rsidP="00575E01">
      <w:pPr>
        <w:numPr>
          <w:ilvl w:val="0"/>
          <w:numId w:val="5"/>
        </w:numPr>
      </w:pPr>
      <w:r w:rsidRPr="00816496">
        <w:t>montagem/alinhamento do conjunto motor, bomba e selagem;</w:t>
      </w:r>
    </w:p>
    <w:p w14:paraId="094F4ED5" w14:textId="77777777" w:rsidR="00D72008" w:rsidRPr="00816496" w:rsidRDefault="00D72008" w:rsidP="00575E01">
      <w:pPr>
        <w:numPr>
          <w:ilvl w:val="0"/>
          <w:numId w:val="5"/>
        </w:numPr>
      </w:pPr>
      <w:r w:rsidRPr="00816496">
        <w:t>acoplamento e proteções;</w:t>
      </w:r>
    </w:p>
    <w:p w14:paraId="428FF228" w14:textId="77777777" w:rsidR="00D72008" w:rsidRPr="00816496" w:rsidRDefault="00D72008" w:rsidP="00575E01">
      <w:pPr>
        <w:numPr>
          <w:ilvl w:val="0"/>
          <w:numId w:val="5"/>
        </w:numPr>
      </w:pPr>
      <w:r w:rsidRPr="00816496">
        <w:t>instalação tipo portátil para fácil movimentação;</w:t>
      </w:r>
    </w:p>
    <w:p w14:paraId="2749CBE3" w14:textId="77777777" w:rsidR="00D72008" w:rsidRPr="00816496" w:rsidRDefault="00D72008" w:rsidP="00575E01">
      <w:pPr>
        <w:numPr>
          <w:ilvl w:val="0"/>
          <w:numId w:val="5"/>
        </w:numPr>
      </w:pPr>
      <w:r w:rsidRPr="00816496">
        <w:t>placa de identificação (ANSI 316);</w:t>
      </w:r>
    </w:p>
    <w:p w14:paraId="551F97C2" w14:textId="77777777" w:rsidR="00D72008" w:rsidRPr="00816496" w:rsidRDefault="00D72008" w:rsidP="00575E01">
      <w:pPr>
        <w:numPr>
          <w:ilvl w:val="0"/>
          <w:numId w:val="5"/>
        </w:numPr>
      </w:pPr>
      <w:r w:rsidRPr="00816496">
        <w:t>sistema de selo/gaxeta, completo;</w:t>
      </w:r>
    </w:p>
    <w:p w14:paraId="380DD494" w14:textId="77777777" w:rsidR="00D72008" w:rsidRPr="00816496" w:rsidRDefault="00D72008" w:rsidP="00575E01">
      <w:pPr>
        <w:numPr>
          <w:ilvl w:val="0"/>
          <w:numId w:val="5"/>
        </w:numPr>
      </w:pPr>
      <w:r w:rsidRPr="00816496">
        <w:t>sistema de refrigeração (se necessário);</w:t>
      </w:r>
    </w:p>
    <w:p w14:paraId="05A10936" w14:textId="77777777" w:rsidR="00D72008" w:rsidRPr="00816496" w:rsidRDefault="00D72008" w:rsidP="00575E01">
      <w:pPr>
        <w:numPr>
          <w:ilvl w:val="0"/>
          <w:numId w:val="5"/>
        </w:numPr>
      </w:pPr>
      <w:r w:rsidRPr="00816496">
        <w:t>plano de manutenção preventiva para que as Garantias Mecânicas sejam atendidas.</w:t>
      </w:r>
    </w:p>
    <w:p w14:paraId="0DEB0F1F" w14:textId="77777777" w:rsidR="00D72008" w:rsidRPr="00816496" w:rsidRDefault="00D72008" w:rsidP="00D72008">
      <w:pPr>
        <w:rPr>
          <w:b/>
        </w:rPr>
      </w:pPr>
      <w:r w:rsidRPr="00816496">
        <w:rPr>
          <w:b/>
        </w:rPr>
        <w:t>5</w:t>
      </w:r>
      <w:r w:rsidRPr="00816496">
        <w:rPr>
          <w:b/>
        </w:rPr>
        <w:tab/>
        <w:t>CRITÉRIOS DE MEDIÇÃO E ESTRUTURA DE PREÇOS</w:t>
      </w:r>
    </w:p>
    <w:p w14:paraId="0DAFDC13" w14:textId="77777777" w:rsidR="00D72008" w:rsidRPr="00816496" w:rsidRDefault="00D72008" w:rsidP="00D72008">
      <w:r w:rsidRPr="00816496">
        <w:t>Os pagamentos serão realizados de acordo com as quantidades fornecidas no Canteiro de Obras indicado pela Contratante, e Preço Unitário, conforme consta nas Planilhas Orçamentárias.</w:t>
      </w:r>
    </w:p>
    <w:p w14:paraId="2E9A8724"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793F396E"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098B2A80" w14:textId="77777777" w:rsidR="00D72008" w:rsidRPr="00816496" w:rsidRDefault="00D72008" w:rsidP="00575E01">
      <w:pPr>
        <w:pStyle w:val="Ttulo1"/>
        <w:numPr>
          <w:ilvl w:val="0"/>
          <w:numId w:val="16"/>
        </w:numPr>
      </w:pPr>
      <w:bookmarkStart w:id="133" w:name="_Toc211781449"/>
      <w:bookmarkStart w:id="134" w:name="_Toc212951070"/>
      <w:bookmarkStart w:id="135" w:name="_Toc3296880"/>
      <w:r w:rsidRPr="00816496">
        <w:lastRenderedPageBreak/>
        <w:t>ET-104 – TUBOS, PEÇAS E CONEXÕES DE FERRO FUNDIDO</w:t>
      </w:r>
      <w:bookmarkEnd w:id="133"/>
      <w:bookmarkEnd w:id="134"/>
      <w:bookmarkEnd w:id="135"/>
    </w:p>
    <w:p w14:paraId="3AEA1597" w14:textId="77777777" w:rsidR="00D72008" w:rsidRPr="00816496" w:rsidRDefault="00D72008" w:rsidP="00D72008">
      <w:pPr>
        <w:rPr>
          <w:b/>
        </w:rPr>
      </w:pPr>
      <w:r w:rsidRPr="00816496">
        <w:rPr>
          <w:b/>
        </w:rPr>
        <w:t>1.</w:t>
      </w:r>
      <w:r w:rsidRPr="00816496">
        <w:rPr>
          <w:b/>
        </w:rPr>
        <w:tab/>
        <w:t xml:space="preserve">OBJETIVO </w:t>
      </w:r>
    </w:p>
    <w:p w14:paraId="414B1853" w14:textId="77777777" w:rsidR="00D72008" w:rsidRPr="00816496" w:rsidRDefault="00D72008" w:rsidP="00D72008">
      <w:r w:rsidRPr="00816496">
        <w:t xml:space="preserve">A presente especificação técnica se refere aos requisitos mínimos a serem atendidos na fabricação dos tubos, peças e acessórios em ferro fundido, a serem fornecidas para instalação nas obras destinadas às Estações de Bombeamento de Sistema de Esgotos Sanitários a serem implantados em municípios do Estado da Bahia.  </w:t>
      </w:r>
    </w:p>
    <w:p w14:paraId="78F0F327" w14:textId="77777777" w:rsidR="00D72008" w:rsidRPr="00816496" w:rsidRDefault="00D72008" w:rsidP="00D72008">
      <w:pPr>
        <w:rPr>
          <w:b/>
        </w:rPr>
      </w:pPr>
      <w:r w:rsidRPr="00816496">
        <w:rPr>
          <w:b/>
        </w:rPr>
        <w:t>2.</w:t>
      </w:r>
      <w:r w:rsidRPr="00816496">
        <w:rPr>
          <w:b/>
        </w:rPr>
        <w:tab/>
        <w:t>CARACTERÍSTICAS DE FABRICAÇÃO</w:t>
      </w:r>
    </w:p>
    <w:p w14:paraId="4EAD188D" w14:textId="77777777" w:rsidR="00D72008" w:rsidRPr="00816496" w:rsidRDefault="00D72008" w:rsidP="00D72008">
      <w:r w:rsidRPr="00816496">
        <w:t>Os tubos de ponta e bolsa, junta elástica, classes de pressão  K-7, deverão ser fabricados em ferro fundido dúctil, centrifugado e revestido internamente com argamassa de cimento.</w:t>
      </w:r>
    </w:p>
    <w:p w14:paraId="6193BCF3" w14:textId="77777777" w:rsidR="00D72008" w:rsidRPr="00816496" w:rsidRDefault="00D72008" w:rsidP="00D72008">
      <w:r w:rsidRPr="00816496">
        <w:t xml:space="preserve">Os tubos </w:t>
      </w:r>
      <w:proofErr w:type="spellStart"/>
      <w:r w:rsidRPr="00816496">
        <w:t>flangeados</w:t>
      </w:r>
      <w:proofErr w:type="spellEnd"/>
      <w:r w:rsidRPr="00816496">
        <w:t xml:space="preserve"> serão sempre da classe K-12, com flange rosqueado ou flange integral. O revestimento interno com argamassa de cimento.</w:t>
      </w:r>
    </w:p>
    <w:p w14:paraId="7BC4AD69" w14:textId="77777777" w:rsidR="00D72008" w:rsidRPr="00816496" w:rsidRDefault="00D72008" w:rsidP="00D72008">
      <w:r w:rsidRPr="00816496">
        <w:t>As conexões serão em ferro fundido dúctil, fundidas em moldes de areia, própria para junta elástica, mecânica ou travada, de acordo com o especificado no projeto. Essas conexões obedecerão a NBR</w:t>
      </w:r>
      <w:r w:rsidRPr="00816496">
        <w:noBreakHyphen/>
        <w:t>675.</w:t>
      </w:r>
    </w:p>
    <w:p w14:paraId="433D8E01" w14:textId="77777777" w:rsidR="00D72008" w:rsidRPr="00816496" w:rsidRDefault="00D72008" w:rsidP="00D72008">
      <w:r w:rsidRPr="00816496">
        <w:t xml:space="preserve">O revestimento interno e externo será com pintura betuminosa, cor preta, aplicada a quente. Quando em tubulação </w:t>
      </w:r>
      <w:proofErr w:type="spellStart"/>
      <w:r w:rsidRPr="00816496">
        <w:t>flangeada</w:t>
      </w:r>
      <w:proofErr w:type="spellEnd"/>
      <w:r w:rsidRPr="00816496">
        <w:t>, as conexões deverão ser para este tipo de ligação.</w:t>
      </w:r>
    </w:p>
    <w:p w14:paraId="2B7D95C1" w14:textId="77777777" w:rsidR="00D72008" w:rsidRPr="00816496" w:rsidRDefault="00D72008" w:rsidP="00D72008">
      <w:r w:rsidRPr="00816496">
        <w:t>O projeto indicará, além das bitolas, as classes de pressão e os tipos de ligação e,  nos casos dos flanges, a sua classe de pressão e gabarito de furação.</w:t>
      </w:r>
    </w:p>
    <w:p w14:paraId="0BE6DB58" w14:textId="77777777" w:rsidR="00D72008" w:rsidRPr="00816496" w:rsidRDefault="00D72008" w:rsidP="00D72008">
      <w:r w:rsidRPr="00816496">
        <w:t xml:space="preserve">A tolerância de massas para tubos é de 8% para os diâmetros de </w:t>
      </w:r>
      <w:smartTag w:uri="urn:schemas-microsoft-com:office:smarttags" w:element="metricconverter">
        <w:smartTagPr>
          <w:attr w:name="ProductID" w:val="50 mm"/>
        </w:smartTagPr>
        <w:r w:rsidRPr="00816496">
          <w:t>50 mm</w:t>
        </w:r>
      </w:smartTag>
      <w:r w:rsidRPr="00816496">
        <w:t xml:space="preserve"> a </w:t>
      </w:r>
      <w:smartTag w:uri="urn:schemas-microsoft-com:office:smarttags" w:element="metricconverter">
        <w:smartTagPr>
          <w:attr w:name="ProductID" w:val="200 mm"/>
        </w:smartTagPr>
        <w:r w:rsidRPr="00816496">
          <w:t>200 mm</w:t>
        </w:r>
      </w:smartTag>
      <w:r w:rsidRPr="00816496">
        <w:t xml:space="preserve"> e 5% para os diâmetros de </w:t>
      </w:r>
      <w:smartTag w:uri="urn:schemas-microsoft-com:office:smarttags" w:element="metricconverter">
        <w:smartTagPr>
          <w:attr w:name="ProductID" w:val="250 a"/>
        </w:smartTagPr>
        <w:r w:rsidRPr="00816496">
          <w:t>250 a</w:t>
        </w:r>
      </w:smartTag>
      <w:r w:rsidRPr="00816496">
        <w:t xml:space="preserve"> </w:t>
      </w:r>
      <w:smartTag w:uri="urn:schemas-microsoft-com:office:smarttags" w:element="metricconverter">
        <w:smartTagPr>
          <w:attr w:name="ProductID" w:val="1.200 mm"/>
        </w:smartTagPr>
        <w:r w:rsidRPr="00816496">
          <w:t>1.200 mm</w:t>
        </w:r>
      </w:smartTag>
      <w:r w:rsidRPr="00816496">
        <w:t>.</w:t>
      </w:r>
    </w:p>
    <w:p w14:paraId="3279645C" w14:textId="77777777" w:rsidR="00D72008" w:rsidRPr="00816496" w:rsidRDefault="00D72008" w:rsidP="00D72008">
      <w:r w:rsidRPr="00816496">
        <w:t>Para as conexões admite-se a tolerância de 12% sobre sua massa nominal.</w:t>
      </w:r>
    </w:p>
    <w:p w14:paraId="760BE965" w14:textId="77777777" w:rsidR="00D72008" w:rsidRPr="00816496" w:rsidRDefault="00D72008" w:rsidP="00D72008">
      <w:r w:rsidRPr="00816496">
        <w:t>Os tubos deverão ter suas espessuras mínimas dadas pela seguinte fórmula:</w:t>
      </w:r>
    </w:p>
    <w:p w14:paraId="4205CEF0" w14:textId="77777777" w:rsidR="00D72008" w:rsidRPr="00816496" w:rsidRDefault="00D72008" w:rsidP="00D72008">
      <w:pPr>
        <w:spacing w:line="360" w:lineRule="exact"/>
        <w:ind w:left="709" w:firstLine="709"/>
      </w:pPr>
      <w:r w:rsidRPr="00816496">
        <w:t>t = 4,5 + 0,009 DN, onde:</w:t>
      </w:r>
    </w:p>
    <w:p w14:paraId="73E0A1C7" w14:textId="77777777" w:rsidR="00D72008" w:rsidRPr="00816496" w:rsidRDefault="00D72008" w:rsidP="00D72008">
      <w:pPr>
        <w:ind w:left="1418"/>
      </w:pPr>
      <w:r w:rsidRPr="00816496">
        <w:t>t = espessura da parede do tubo, em mm.</w:t>
      </w:r>
    </w:p>
    <w:p w14:paraId="0BAB5245" w14:textId="77777777" w:rsidR="00D72008" w:rsidRPr="00816496" w:rsidRDefault="00D72008" w:rsidP="00D72008">
      <w:pPr>
        <w:ind w:left="1418"/>
      </w:pPr>
      <w:r w:rsidRPr="00816496">
        <w:t>DN = diâmetro nominal interno do tubo, em mm.</w:t>
      </w:r>
    </w:p>
    <w:p w14:paraId="467FE806" w14:textId="77777777" w:rsidR="00D72008" w:rsidRPr="00816496" w:rsidRDefault="00D72008" w:rsidP="00D72008">
      <w:r w:rsidRPr="00816496">
        <w:t>A tolerância de espessura, para menos, em milímetros, é definida pela expressão:</w:t>
      </w:r>
    </w:p>
    <w:p w14:paraId="33F5088B" w14:textId="77777777" w:rsidR="00D72008" w:rsidRPr="00816496" w:rsidRDefault="00D72008" w:rsidP="00D72008">
      <w:pPr>
        <w:spacing w:line="360" w:lineRule="exact"/>
        <w:ind w:left="709" w:firstLine="709"/>
      </w:pPr>
      <w:r w:rsidRPr="00816496">
        <w:t>t = 1,3 + 0,001 DN</w:t>
      </w:r>
    </w:p>
    <w:p w14:paraId="5A559895" w14:textId="77777777" w:rsidR="00D72008" w:rsidRPr="00816496" w:rsidRDefault="00D72008" w:rsidP="00D72008">
      <w:r w:rsidRPr="00816496">
        <w:t xml:space="preserve">Os tubos terão comprimento máximo de </w:t>
      </w:r>
      <w:smartTag w:uri="urn:schemas-microsoft-com:office:smarttags" w:element="metricconverter">
        <w:smartTagPr>
          <w:attr w:name="ProductID" w:val="6 metros"/>
        </w:smartTagPr>
        <w:r w:rsidRPr="00816496">
          <w:t>6 metros</w:t>
        </w:r>
      </w:smartTag>
      <w:r w:rsidRPr="00816496">
        <w:t xml:space="preserve">, com tolerância no comprimento útil de </w:t>
      </w:r>
      <w:smartTag w:uri="urn:schemas-microsoft-com:office:smarttags" w:element="metricconverter">
        <w:smartTagPr>
          <w:attr w:name="ProductID" w:val="10 mm"/>
        </w:smartTagPr>
        <w:r w:rsidRPr="00816496">
          <w:t>10 mm</w:t>
        </w:r>
      </w:smartTag>
      <w:r w:rsidRPr="00816496">
        <w:t>, para mais ou para menos.</w:t>
      </w:r>
    </w:p>
    <w:p w14:paraId="20CB6F09" w14:textId="77777777" w:rsidR="00D72008" w:rsidRPr="00816496" w:rsidRDefault="00D72008" w:rsidP="00D72008">
      <w:r w:rsidRPr="00816496">
        <w:lastRenderedPageBreak/>
        <w:t xml:space="preserve">Na junta </w:t>
      </w:r>
      <w:proofErr w:type="spellStart"/>
      <w:r w:rsidRPr="00816496">
        <w:t>flangeada</w:t>
      </w:r>
      <w:proofErr w:type="spellEnd"/>
      <w:r w:rsidRPr="00816496">
        <w:t xml:space="preserve">, entre os flanges será colocada uma arruela de </w:t>
      </w:r>
      <w:proofErr w:type="spellStart"/>
      <w:r w:rsidRPr="00816496">
        <w:t>neoprene</w:t>
      </w:r>
      <w:proofErr w:type="spellEnd"/>
      <w:r w:rsidRPr="00816496">
        <w:t xml:space="preserve"> com o mesmo gabarito de função dos flanges.  Essa arruela será comprimida pelo aperto de parafusos com porcas.</w:t>
      </w:r>
    </w:p>
    <w:p w14:paraId="376F7D1E" w14:textId="77777777" w:rsidR="00D72008" w:rsidRPr="00816496" w:rsidRDefault="00D72008" w:rsidP="00D72008">
      <w:r w:rsidRPr="00816496">
        <w:t xml:space="preserve">Os parafusos para as juntas </w:t>
      </w:r>
      <w:proofErr w:type="spellStart"/>
      <w:r w:rsidRPr="00816496">
        <w:t>flangeadas</w:t>
      </w:r>
      <w:proofErr w:type="spellEnd"/>
      <w:r w:rsidRPr="00816496">
        <w:t xml:space="preserve"> serão de acordo  com a norma ABNT 2.09.25-28 PN-10 </w:t>
      </w:r>
      <w:smartTag w:uri="urn:schemas-microsoft-com:office:smarttags" w:element="PersonName">
        <w:smartTagPr>
          <w:attr w:name="ProductID" w:val="em a￧o SAE"/>
        </w:smartTagPr>
        <w:r w:rsidRPr="00816496">
          <w:t>em aço SAE</w:t>
        </w:r>
      </w:smartTag>
      <w:r w:rsidRPr="00816496">
        <w:t xml:space="preserve"> 1020 galvanizado.</w:t>
      </w:r>
    </w:p>
    <w:p w14:paraId="4B1FC15D" w14:textId="77777777" w:rsidR="00D72008" w:rsidRPr="00816496" w:rsidRDefault="00D72008" w:rsidP="00D72008">
      <w:pPr>
        <w:rPr>
          <w:b/>
        </w:rPr>
      </w:pPr>
      <w:r w:rsidRPr="00816496">
        <w:rPr>
          <w:b/>
        </w:rPr>
        <w:t>3.</w:t>
      </w:r>
      <w:r w:rsidRPr="00816496">
        <w:rPr>
          <w:b/>
        </w:rPr>
        <w:tab/>
        <w:t xml:space="preserve">NORMAS TÉCNICAS A SEREM OBEDECIDAS NOS MATERIAIS E NOS PROCESSOS DE FABRICAÇÃO </w:t>
      </w:r>
    </w:p>
    <w:p w14:paraId="1C49E1FB" w14:textId="77777777" w:rsidR="00D72008" w:rsidRPr="00816496" w:rsidRDefault="00D72008" w:rsidP="00D72008">
      <w:r w:rsidRPr="00816496">
        <w:t>A fabricação, inspeção, ensaios e recebimento dos tubos e conexões de ferro fundido deverão atender às especificações e métodos da ABNT:</w:t>
      </w:r>
    </w:p>
    <w:p w14:paraId="596F21D0" w14:textId="77777777" w:rsidR="00D72008" w:rsidRPr="00816496" w:rsidRDefault="00D72008" w:rsidP="00D72008">
      <w:r w:rsidRPr="00816496">
        <w:t xml:space="preserve">EB-303 </w:t>
      </w:r>
      <w:r w:rsidRPr="00816496">
        <w:tab/>
        <w:t>-</w:t>
      </w:r>
      <w:r w:rsidRPr="00816496">
        <w:tab/>
        <w:t>Tubos de ferro fundido centrifugado para canalizações sob pressão;</w:t>
      </w:r>
    </w:p>
    <w:p w14:paraId="17711B48" w14:textId="77777777" w:rsidR="00D72008" w:rsidRPr="00816496" w:rsidRDefault="00D72008" w:rsidP="00D72008">
      <w:r w:rsidRPr="00816496">
        <w:t>NBR-6152</w:t>
      </w:r>
      <w:r w:rsidRPr="00816496">
        <w:tab/>
        <w:t>-</w:t>
      </w:r>
      <w:r w:rsidRPr="00816496">
        <w:tab/>
        <w:t>Determinação das propriedades mecânicas à tração de materiais metálicos;</w:t>
      </w:r>
    </w:p>
    <w:p w14:paraId="69305027" w14:textId="77777777" w:rsidR="00D72008" w:rsidRPr="00816496" w:rsidRDefault="00D72008" w:rsidP="00D72008">
      <w:r w:rsidRPr="00816496">
        <w:t>NBR-6394</w:t>
      </w:r>
      <w:r w:rsidRPr="00816496">
        <w:tab/>
        <w:t>-</w:t>
      </w:r>
      <w:r w:rsidRPr="00816496">
        <w:tab/>
        <w:t xml:space="preserve">Determinação da dureza </w:t>
      </w:r>
      <w:proofErr w:type="spellStart"/>
      <w:r w:rsidRPr="00816496">
        <w:t>Brinell</w:t>
      </w:r>
      <w:proofErr w:type="spellEnd"/>
      <w:r w:rsidRPr="00816496">
        <w:t xml:space="preserve"> de materiais metálicos;</w:t>
      </w:r>
    </w:p>
    <w:p w14:paraId="7D7FCE71" w14:textId="77777777" w:rsidR="00D72008" w:rsidRPr="00816496" w:rsidRDefault="00D72008" w:rsidP="00D72008">
      <w:r w:rsidRPr="00816496">
        <w:t xml:space="preserve">NBR-7560 </w:t>
      </w:r>
      <w:r w:rsidRPr="00816496">
        <w:tab/>
        <w:t>-</w:t>
      </w:r>
      <w:r w:rsidRPr="00816496">
        <w:tab/>
        <w:t xml:space="preserve">Tubos de ferro fundido dúctil centrifugado com flanges roscados; </w:t>
      </w:r>
    </w:p>
    <w:p w14:paraId="2B1FC2EF" w14:textId="77777777" w:rsidR="00D72008" w:rsidRPr="00816496" w:rsidRDefault="00D72008" w:rsidP="00D72008">
      <w:r w:rsidRPr="00816496">
        <w:t>NBR-7561</w:t>
      </w:r>
      <w:r w:rsidRPr="00816496">
        <w:tab/>
        <w:t>-</w:t>
      </w:r>
      <w:r w:rsidRPr="00816496">
        <w:tab/>
        <w:t>Tubos de ferro fundido centrifugado com ensaio de pressão interna;</w:t>
      </w:r>
    </w:p>
    <w:p w14:paraId="7C86044A" w14:textId="77777777" w:rsidR="00D72008" w:rsidRPr="00816496" w:rsidRDefault="00D72008" w:rsidP="00D72008">
      <w:r w:rsidRPr="00816496">
        <w:t xml:space="preserve">NBR-7674 </w:t>
      </w:r>
      <w:r w:rsidRPr="00816496">
        <w:tab/>
        <w:t>-</w:t>
      </w:r>
      <w:r w:rsidRPr="00816496">
        <w:tab/>
        <w:t>Junta elástica para tubos e conexões de ferro fundido dúctil;</w:t>
      </w:r>
    </w:p>
    <w:p w14:paraId="3C5F974D" w14:textId="77777777" w:rsidR="00D72008" w:rsidRPr="00816496" w:rsidRDefault="00D72008" w:rsidP="00D72008">
      <w:r w:rsidRPr="00816496">
        <w:t>NBR-7675</w:t>
      </w:r>
      <w:r w:rsidRPr="00816496">
        <w:tab/>
        <w:t>-</w:t>
      </w:r>
      <w:r w:rsidRPr="00816496">
        <w:tab/>
        <w:t>Conexão de ferro fundido dúctil.</w:t>
      </w:r>
    </w:p>
    <w:p w14:paraId="3A3C27BC" w14:textId="77777777" w:rsidR="00D72008" w:rsidRPr="00816496" w:rsidRDefault="00D72008" w:rsidP="00D72008">
      <w:r w:rsidRPr="00816496">
        <w:t>NBR-7676</w:t>
      </w:r>
      <w:r w:rsidRPr="00816496">
        <w:tab/>
        <w:t>-</w:t>
      </w:r>
      <w:r w:rsidRPr="00816496">
        <w:tab/>
        <w:t>Tinta mecânica para Tubos e Conexões de Ferro Fundido dúctil</w:t>
      </w:r>
    </w:p>
    <w:p w14:paraId="30CD2B11" w14:textId="77777777" w:rsidR="00D72008" w:rsidRPr="00816496" w:rsidRDefault="00D72008" w:rsidP="00D72008">
      <w:pPr>
        <w:rPr>
          <w:b/>
        </w:rPr>
      </w:pPr>
      <w:r w:rsidRPr="00816496">
        <w:rPr>
          <w:b/>
        </w:rPr>
        <w:t>4</w:t>
      </w:r>
      <w:r w:rsidRPr="00816496">
        <w:rPr>
          <w:b/>
        </w:rPr>
        <w:tab/>
        <w:t>ESCOPO DO FORNECIMENTO</w:t>
      </w:r>
    </w:p>
    <w:p w14:paraId="49FA07DD" w14:textId="77777777" w:rsidR="00D72008" w:rsidRPr="00816496" w:rsidRDefault="00D72008" w:rsidP="00D72008">
      <w:r w:rsidRPr="00816496">
        <w:t xml:space="preserve">Os tubos e as peças com junta elástica serão fornecidos com os elastômeros para as bolsas; os tubos e peças com juntas </w:t>
      </w:r>
      <w:proofErr w:type="spellStart"/>
      <w:r w:rsidRPr="00816496">
        <w:t>flangeadas</w:t>
      </w:r>
      <w:proofErr w:type="spellEnd"/>
      <w:r w:rsidRPr="00816496">
        <w:t xml:space="preserve"> serão fornecidos com pelo menos uma arruela de </w:t>
      </w:r>
      <w:proofErr w:type="spellStart"/>
      <w:r w:rsidRPr="00816496">
        <w:t>neoprene</w:t>
      </w:r>
      <w:proofErr w:type="spellEnd"/>
      <w:r w:rsidRPr="00816496">
        <w:t xml:space="preserve"> e um conjunto de parafusos para uma conexão.</w:t>
      </w:r>
    </w:p>
    <w:p w14:paraId="180C7737" w14:textId="77777777" w:rsidR="00D72008" w:rsidRPr="00816496" w:rsidRDefault="00D72008" w:rsidP="00D72008">
      <w:r w:rsidRPr="00816496">
        <w:t>Os fornecimentos serão nas quantidades e diâmetros constantes nas Planilhas Orçamentárias.</w:t>
      </w:r>
    </w:p>
    <w:p w14:paraId="314628DC" w14:textId="77777777" w:rsidR="00D72008" w:rsidRPr="00816496" w:rsidRDefault="00D72008" w:rsidP="00D72008">
      <w:pPr>
        <w:rPr>
          <w:b/>
        </w:rPr>
      </w:pPr>
      <w:r w:rsidRPr="00816496">
        <w:rPr>
          <w:b/>
        </w:rPr>
        <w:t>5</w:t>
      </w:r>
      <w:r w:rsidRPr="00816496">
        <w:rPr>
          <w:b/>
        </w:rPr>
        <w:tab/>
        <w:t>CRITÉRIOS DE MEDIÇÃO E ESTRUTURA DE PREÇOS</w:t>
      </w:r>
    </w:p>
    <w:p w14:paraId="6B9A5C62" w14:textId="77777777" w:rsidR="00D72008" w:rsidRPr="00816496" w:rsidRDefault="00D72008" w:rsidP="00D72008">
      <w:r w:rsidRPr="00816496">
        <w:t>Os pagamentos serão realizados de acordo com as quantidades fornecidas no Canteiro de Obras indicado pela Contratante, e Preço Unitário, conforme consta nas Planilhas Orçamentárias.</w:t>
      </w:r>
    </w:p>
    <w:p w14:paraId="1BD6FAFD"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2167783B"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197C2B61" w14:textId="77777777" w:rsidR="00D72008" w:rsidRPr="00816496" w:rsidRDefault="00D72008" w:rsidP="00575E01">
      <w:pPr>
        <w:pStyle w:val="Ttulo1"/>
        <w:numPr>
          <w:ilvl w:val="0"/>
          <w:numId w:val="16"/>
        </w:numPr>
        <w:rPr>
          <w:lang w:val="pt-PT"/>
        </w:rPr>
      </w:pPr>
      <w:bookmarkStart w:id="136" w:name="_Toc211781450"/>
      <w:bookmarkStart w:id="137" w:name="_Toc212951071"/>
      <w:bookmarkStart w:id="138" w:name="_Toc3296881"/>
      <w:r w:rsidRPr="00816496">
        <w:rPr>
          <w:lang w:val="pt-PT"/>
        </w:rPr>
        <w:lastRenderedPageBreak/>
        <w:t xml:space="preserve">ET-105 – TUBOS, PEÇAS E CONEXÕES </w:t>
      </w:r>
      <w:smartTag w:uri="urn:schemas-microsoft-com:office:smarttags" w:element="PersonName">
        <w:smartTagPr>
          <w:attr w:name="ProductID" w:val="EM PVC DE FOFO"/>
        </w:smartTagPr>
        <w:smartTag w:uri="urn:schemas-microsoft-com:office:smarttags" w:element="PersonName">
          <w:smartTagPr>
            <w:attr w:name="ProductID" w:val="em PVC DE"/>
          </w:smartTagPr>
          <w:r w:rsidRPr="00816496">
            <w:rPr>
              <w:lang w:val="pt-PT"/>
            </w:rPr>
            <w:t>EM PVC DE</w:t>
          </w:r>
        </w:smartTag>
        <w:r w:rsidRPr="00816496">
          <w:rPr>
            <w:lang w:val="pt-PT"/>
          </w:rPr>
          <w:t xml:space="preserve"> F</w:t>
        </w:r>
        <w:r w:rsidRPr="00816496">
          <w:rPr>
            <w:vertAlign w:val="superscript"/>
            <w:lang w:val="pt-PT"/>
          </w:rPr>
          <w:t>O</w:t>
        </w:r>
        <w:r w:rsidRPr="00816496">
          <w:rPr>
            <w:lang w:val="pt-PT"/>
          </w:rPr>
          <w:t>F</w:t>
        </w:r>
        <w:r w:rsidRPr="00816496">
          <w:rPr>
            <w:vertAlign w:val="superscript"/>
            <w:lang w:val="pt-PT"/>
          </w:rPr>
          <w:t>O</w:t>
        </w:r>
      </w:smartTag>
      <w:bookmarkEnd w:id="136"/>
      <w:bookmarkEnd w:id="137"/>
      <w:bookmarkEnd w:id="138"/>
    </w:p>
    <w:p w14:paraId="4B98E7B4" w14:textId="77777777" w:rsidR="00D72008" w:rsidRPr="00816496" w:rsidRDefault="00D72008" w:rsidP="00D72008">
      <w:pPr>
        <w:rPr>
          <w:b/>
        </w:rPr>
      </w:pPr>
      <w:r w:rsidRPr="00816496">
        <w:rPr>
          <w:b/>
        </w:rPr>
        <w:t>1</w:t>
      </w:r>
      <w:r w:rsidRPr="00816496">
        <w:rPr>
          <w:b/>
        </w:rPr>
        <w:tab/>
        <w:t xml:space="preserve">OBJETIVO </w:t>
      </w:r>
    </w:p>
    <w:p w14:paraId="43FDB876" w14:textId="77777777" w:rsidR="00D72008" w:rsidRPr="00816496" w:rsidRDefault="00D72008" w:rsidP="00D72008">
      <w:r w:rsidRPr="00816496">
        <w:t xml:space="preserve">A presente especificação técnica se refere aos requisitos mínimos a serem atendidos na fabricação dos tubos, peças e acessórios </w:t>
      </w:r>
      <w:smartTag w:uri="urn:schemas-microsoft-com:office:smarttags" w:element="PersonName">
        <w:smartTagPr>
          <w:attr w:name="ProductID" w:val="EM PVC DE FOFO"/>
        </w:smartTagPr>
        <w:smartTag w:uri="urn:schemas-microsoft-com:office:smarttags" w:element="PersonName">
          <w:smartTagPr>
            <w:attr w:name="ProductID" w:val="em PVC DE"/>
          </w:smartTagPr>
          <w:r w:rsidRPr="00816496">
            <w:t>em PVC DE</w:t>
          </w:r>
        </w:smartTag>
        <w:r w:rsidRPr="00816496">
          <w:t xml:space="preserve"> </w:t>
        </w:r>
        <w:proofErr w:type="spellStart"/>
        <w:r w:rsidRPr="00816496">
          <w:t>F</w:t>
        </w:r>
        <w:r w:rsidRPr="00816496">
          <w:rPr>
            <w:vertAlign w:val="superscript"/>
          </w:rPr>
          <w:t>o</w:t>
        </w:r>
        <w:r w:rsidRPr="00816496">
          <w:t>F</w:t>
        </w:r>
        <w:r w:rsidRPr="00816496">
          <w:rPr>
            <w:vertAlign w:val="superscript"/>
          </w:rPr>
          <w:t>o</w:t>
        </w:r>
      </w:smartTag>
      <w:proofErr w:type="spellEnd"/>
      <w:r w:rsidRPr="00816496">
        <w:t xml:space="preserve">, a serem fornecidas para instalação nas obras destinadas aos Sistema de Esgotos Sanitários a serem implantados em municípios do Estado da Bahia.  </w:t>
      </w:r>
    </w:p>
    <w:p w14:paraId="779A590F" w14:textId="77777777" w:rsidR="00D72008" w:rsidRPr="00816496" w:rsidRDefault="00D72008" w:rsidP="00D72008">
      <w:pPr>
        <w:rPr>
          <w:b/>
        </w:rPr>
      </w:pPr>
      <w:r w:rsidRPr="00816496">
        <w:rPr>
          <w:b/>
        </w:rPr>
        <w:t>2</w:t>
      </w:r>
      <w:r w:rsidRPr="00816496">
        <w:rPr>
          <w:b/>
        </w:rPr>
        <w:tab/>
        <w:t>CARACTERÍSTICAS DE FABRICAÇÃO</w:t>
      </w:r>
    </w:p>
    <w:p w14:paraId="77579E9D" w14:textId="77777777" w:rsidR="00D72008" w:rsidRPr="00816496" w:rsidRDefault="00D72008" w:rsidP="00D72008">
      <w:r w:rsidRPr="00816496">
        <w:t xml:space="preserve">Os tubos de PVC DE </w:t>
      </w:r>
      <w:proofErr w:type="spellStart"/>
      <w:r w:rsidRPr="00816496">
        <w:t>F</w:t>
      </w:r>
      <w:r w:rsidRPr="00816496">
        <w:rPr>
          <w:vertAlign w:val="superscript"/>
        </w:rPr>
        <w:t>o</w:t>
      </w:r>
      <w:r w:rsidRPr="00816496">
        <w:t>F</w:t>
      </w:r>
      <w:r w:rsidRPr="00816496">
        <w:rPr>
          <w:vertAlign w:val="superscript"/>
        </w:rPr>
        <w:t>o</w:t>
      </w:r>
      <w:proofErr w:type="spellEnd"/>
      <w:r w:rsidRPr="00816496">
        <w:t xml:space="preserve">, deverão ser fabricados em PVC rígido, para a classe de pressão 1 MPa, com diâmetro equivalente ao do ferro fundido, podendo utilizar todas as suas conexões. As juntas serão do tipo elásticas, com anel de </w:t>
      </w:r>
      <w:proofErr w:type="spellStart"/>
      <w:r w:rsidRPr="00816496">
        <w:t>neoprene</w:t>
      </w:r>
      <w:proofErr w:type="spellEnd"/>
      <w:r w:rsidRPr="00816496">
        <w:t>.</w:t>
      </w:r>
    </w:p>
    <w:p w14:paraId="776CEB23" w14:textId="77777777" w:rsidR="00D72008" w:rsidRPr="00816496" w:rsidRDefault="00D72008" w:rsidP="00D72008">
      <w:pPr>
        <w:rPr>
          <w:b/>
        </w:rPr>
      </w:pPr>
      <w:r w:rsidRPr="00816496">
        <w:rPr>
          <w:b/>
        </w:rPr>
        <w:t>3.</w:t>
      </w:r>
      <w:r w:rsidRPr="00816496">
        <w:rPr>
          <w:b/>
        </w:rPr>
        <w:tab/>
        <w:t xml:space="preserve">NORMAS TÉCNICAS A SEREM OBEDECIDAS NOS MATERIAIS E NOS PROCESSOS DE FABRICAÇÃO </w:t>
      </w:r>
    </w:p>
    <w:p w14:paraId="28859288" w14:textId="77777777" w:rsidR="00D72008" w:rsidRPr="00816496" w:rsidRDefault="00D72008" w:rsidP="00D72008">
      <w:r w:rsidRPr="00816496">
        <w:t xml:space="preserve">Os tubos de PVC DE </w:t>
      </w:r>
      <w:proofErr w:type="spellStart"/>
      <w:r w:rsidRPr="00816496">
        <w:t>F</w:t>
      </w:r>
      <w:r w:rsidRPr="00816496">
        <w:rPr>
          <w:vertAlign w:val="superscript"/>
        </w:rPr>
        <w:t>o</w:t>
      </w:r>
      <w:r w:rsidRPr="00816496">
        <w:t>F</w:t>
      </w:r>
      <w:r w:rsidRPr="00816496">
        <w:rPr>
          <w:vertAlign w:val="superscript"/>
        </w:rPr>
        <w:t>o</w:t>
      </w:r>
      <w:proofErr w:type="spellEnd"/>
      <w:r w:rsidRPr="00816496">
        <w:t>, deverão ser fabricados de acordo com as Normas NBR 7665.</w:t>
      </w:r>
    </w:p>
    <w:p w14:paraId="275325C7" w14:textId="77777777" w:rsidR="00D72008" w:rsidRPr="00816496" w:rsidRDefault="00D72008" w:rsidP="00D72008">
      <w:pPr>
        <w:rPr>
          <w:b/>
        </w:rPr>
      </w:pPr>
      <w:r w:rsidRPr="00816496">
        <w:rPr>
          <w:b/>
        </w:rPr>
        <w:t>4</w:t>
      </w:r>
      <w:r w:rsidRPr="00816496">
        <w:rPr>
          <w:b/>
        </w:rPr>
        <w:tab/>
        <w:t>ESCOPO DO FORNECIMENTO</w:t>
      </w:r>
    </w:p>
    <w:p w14:paraId="3BDD09E0" w14:textId="77777777" w:rsidR="00D72008" w:rsidRPr="00816496" w:rsidRDefault="00D72008" w:rsidP="00D72008">
      <w:r w:rsidRPr="00816496">
        <w:t xml:space="preserve">Os tubos de PVC DE </w:t>
      </w:r>
      <w:proofErr w:type="spellStart"/>
      <w:r w:rsidRPr="00816496">
        <w:t>FoFo</w:t>
      </w:r>
      <w:proofErr w:type="spellEnd"/>
      <w:r w:rsidRPr="00816496">
        <w:t xml:space="preserve"> serão fornecidos com os elastômeros para as bolsas; Os fornecimentos serão nas quantidades e diâmetros constantes nas Planilhas Orçamentárias.</w:t>
      </w:r>
    </w:p>
    <w:p w14:paraId="29D0B443" w14:textId="77777777" w:rsidR="00D72008" w:rsidRPr="00816496" w:rsidRDefault="00D72008" w:rsidP="00D72008">
      <w:pPr>
        <w:rPr>
          <w:b/>
        </w:rPr>
      </w:pPr>
      <w:r w:rsidRPr="00816496">
        <w:rPr>
          <w:b/>
        </w:rPr>
        <w:t>5</w:t>
      </w:r>
      <w:r w:rsidRPr="00816496">
        <w:rPr>
          <w:b/>
        </w:rPr>
        <w:tab/>
        <w:t>CRITÉRIOS DE MEDIÇÃO E ESTRUTURA DE PREÇOS</w:t>
      </w:r>
    </w:p>
    <w:p w14:paraId="46A038AB" w14:textId="77777777" w:rsidR="00D72008" w:rsidRPr="00816496" w:rsidRDefault="00D72008" w:rsidP="00D72008">
      <w:r w:rsidRPr="00816496">
        <w:t>Os pagamentos serão realizados de acordo com as quantidades fornecidas no Canteiro de Obras indicado pela Contratante, e Preço Unitário, conforme consta nas Planilhas Orçamentárias.</w:t>
      </w:r>
    </w:p>
    <w:p w14:paraId="0BAAD928"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34598FA0" w14:textId="77777777" w:rsidR="00D72008" w:rsidRPr="00816496" w:rsidRDefault="00D72008" w:rsidP="00D72008"/>
    <w:p w14:paraId="6AE7BA86" w14:textId="77777777" w:rsidR="00D72008" w:rsidRPr="00816496" w:rsidRDefault="00D72008" w:rsidP="00D72008"/>
    <w:p w14:paraId="56EB98DF"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275475F6" w14:textId="77777777" w:rsidR="00D72008" w:rsidRPr="00816496" w:rsidRDefault="00D72008" w:rsidP="00575E01">
      <w:pPr>
        <w:pStyle w:val="Ttulo1"/>
        <w:numPr>
          <w:ilvl w:val="0"/>
          <w:numId w:val="16"/>
        </w:numPr>
        <w:rPr>
          <w:lang w:val="pt-PT"/>
        </w:rPr>
      </w:pPr>
      <w:bookmarkStart w:id="139" w:name="_Toc211781451"/>
      <w:bookmarkStart w:id="140" w:name="_Toc212951072"/>
      <w:bookmarkStart w:id="141" w:name="_Toc3296882"/>
      <w:r w:rsidRPr="00816496">
        <w:rPr>
          <w:lang w:val="pt-PT"/>
        </w:rPr>
        <w:lastRenderedPageBreak/>
        <w:t>ET- 106 - REGISTROS DE CUNHA DE BORRACHA</w:t>
      </w:r>
      <w:bookmarkEnd w:id="139"/>
      <w:bookmarkEnd w:id="140"/>
      <w:bookmarkEnd w:id="141"/>
    </w:p>
    <w:p w14:paraId="6E3E14C3" w14:textId="77777777" w:rsidR="00D72008" w:rsidRPr="00816496" w:rsidRDefault="00D72008" w:rsidP="00D72008">
      <w:pPr>
        <w:rPr>
          <w:b/>
        </w:rPr>
      </w:pPr>
      <w:r w:rsidRPr="00816496">
        <w:rPr>
          <w:b/>
        </w:rPr>
        <w:t>1</w:t>
      </w:r>
      <w:r w:rsidRPr="00816496">
        <w:rPr>
          <w:b/>
        </w:rPr>
        <w:tab/>
        <w:t xml:space="preserve">OBJETIVO </w:t>
      </w:r>
    </w:p>
    <w:p w14:paraId="5EAF7818" w14:textId="77777777" w:rsidR="00D72008" w:rsidRPr="00816496" w:rsidRDefault="00D72008" w:rsidP="00D72008">
      <w:r w:rsidRPr="00816496">
        <w:t xml:space="preserve">A presente especificação técnica se refere aos requisitos mínimos a serem atendidos na fabricação dos Registros com cunha de Borracha, a serem fornecidas para instalação nas obras destinadas aos Sistema de Esgotos Sanitários a serem implantados em municípios do Estado da Bahia.  </w:t>
      </w:r>
    </w:p>
    <w:p w14:paraId="0C9F2948" w14:textId="77777777" w:rsidR="00D72008" w:rsidRPr="00816496" w:rsidRDefault="00D72008" w:rsidP="00D72008">
      <w:pPr>
        <w:rPr>
          <w:b/>
        </w:rPr>
      </w:pPr>
      <w:r w:rsidRPr="00816496">
        <w:rPr>
          <w:b/>
        </w:rPr>
        <w:t>2</w:t>
      </w:r>
      <w:r w:rsidRPr="00816496">
        <w:rPr>
          <w:b/>
        </w:rPr>
        <w:tab/>
        <w:t>CARACTERÍSTICAS DE FABRICAÇÃO</w:t>
      </w:r>
    </w:p>
    <w:p w14:paraId="50FF6C99" w14:textId="77777777" w:rsidR="00D72008" w:rsidRPr="00816496" w:rsidRDefault="00D72008" w:rsidP="00D72008">
      <w:r w:rsidRPr="00816496">
        <w:t>Os Registros a serem instalados nos Sistemas de Esgotos Sanitários de municípios da Bahia serão fabricados com corpo em ferro fundido revestidos internamente com camada de proteção contra oxidação. A haste será em aço inoxidável e a cunha em elastômero que permita total vedação no contato com a superfície de vedação, sem cavidades.</w:t>
      </w:r>
    </w:p>
    <w:p w14:paraId="71F60152" w14:textId="77777777" w:rsidR="00D72008" w:rsidRPr="00816496" w:rsidRDefault="00D72008" w:rsidP="00D72008">
      <w:pPr>
        <w:rPr>
          <w:b/>
        </w:rPr>
      </w:pPr>
      <w:r w:rsidRPr="00816496">
        <w:rPr>
          <w:b/>
        </w:rPr>
        <w:t>3.</w:t>
      </w:r>
      <w:r w:rsidRPr="00816496">
        <w:rPr>
          <w:b/>
        </w:rPr>
        <w:tab/>
        <w:t xml:space="preserve">NORMAS TÉCNICAS A SEREM OBEDECIDAS NOS MATERIAIS E NOS PROCESSOS DE FABRICAÇÃO </w:t>
      </w:r>
    </w:p>
    <w:p w14:paraId="059D9B88" w14:textId="77777777" w:rsidR="00D72008" w:rsidRPr="00816496" w:rsidRDefault="00D72008" w:rsidP="00D72008">
      <w:r w:rsidRPr="00816496">
        <w:t xml:space="preserve">Os Registros de cunha de borracha deverão ser fabricados em ferro fundido conforme NBR 6916 para serem instalados com flanges PN 10. As </w:t>
      </w:r>
      <w:proofErr w:type="spellStart"/>
      <w:r w:rsidRPr="00816496">
        <w:t>dimensãoes</w:t>
      </w:r>
      <w:proofErr w:type="spellEnd"/>
      <w:r w:rsidRPr="00816496">
        <w:t xml:space="preserve"> do Registro deverão ser de acordo com a norma ISSO 5752, idêntica à série métrica da ABNT.</w:t>
      </w:r>
    </w:p>
    <w:p w14:paraId="0A6463E3" w14:textId="77777777" w:rsidR="00D72008" w:rsidRPr="00816496" w:rsidRDefault="00D72008" w:rsidP="00D72008">
      <w:pPr>
        <w:rPr>
          <w:b/>
        </w:rPr>
      </w:pPr>
      <w:r w:rsidRPr="00816496">
        <w:rPr>
          <w:b/>
        </w:rPr>
        <w:t>4</w:t>
      </w:r>
      <w:r w:rsidRPr="00816496">
        <w:rPr>
          <w:b/>
        </w:rPr>
        <w:tab/>
        <w:t>ESCOPO DO FORNECIMENTO</w:t>
      </w:r>
    </w:p>
    <w:p w14:paraId="4858A6C6" w14:textId="77777777" w:rsidR="00D72008" w:rsidRPr="00816496" w:rsidRDefault="00D72008" w:rsidP="00D72008">
      <w:r w:rsidRPr="00816496">
        <w:t>Os Registros de Cunha de Borracha  serão fornecidos nas quantidades e diâmetros constantes nas Planilhas Orçamentárias.</w:t>
      </w:r>
    </w:p>
    <w:p w14:paraId="0C02D353" w14:textId="77777777" w:rsidR="00D72008" w:rsidRPr="00816496" w:rsidRDefault="00D72008" w:rsidP="00D72008">
      <w:pPr>
        <w:rPr>
          <w:b/>
        </w:rPr>
      </w:pPr>
      <w:r w:rsidRPr="00816496">
        <w:rPr>
          <w:b/>
        </w:rPr>
        <w:t>5</w:t>
      </w:r>
      <w:r w:rsidRPr="00816496">
        <w:rPr>
          <w:b/>
        </w:rPr>
        <w:tab/>
        <w:t>CRITÉRIOS DE MEDIÇÃO E ESTRUTURA DE PREÇOS</w:t>
      </w:r>
    </w:p>
    <w:p w14:paraId="6371BF03" w14:textId="77777777" w:rsidR="00D72008" w:rsidRPr="00816496" w:rsidRDefault="00D72008" w:rsidP="00D72008">
      <w:r w:rsidRPr="00816496">
        <w:t>Os pagamentos serão realizados de acordo com as quantidades fornecidas no Canteiro de Obras indicado pela Contratante, e Preço Unitário, conforme consta nas Planilhas Orçamentárias.</w:t>
      </w:r>
    </w:p>
    <w:p w14:paraId="1DB9C835"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7B42653A" w14:textId="77777777" w:rsidR="00D72008" w:rsidRPr="00816496" w:rsidRDefault="00D72008" w:rsidP="00D72008">
      <w:pPr>
        <w:shd w:val="clear" w:color="auto" w:fill="FFFFFF"/>
        <w:spacing w:before="298"/>
      </w:pPr>
    </w:p>
    <w:p w14:paraId="3D326951"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51FF1D05" w14:textId="77777777" w:rsidR="00D72008" w:rsidRPr="00816496" w:rsidRDefault="00D72008" w:rsidP="00575E01">
      <w:pPr>
        <w:pStyle w:val="Ttulo1"/>
        <w:numPr>
          <w:ilvl w:val="0"/>
          <w:numId w:val="16"/>
        </w:numPr>
      </w:pPr>
      <w:bookmarkStart w:id="142" w:name="_Toc211781452"/>
      <w:bookmarkStart w:id="143" w:name="_Toc212951073"/>
      <w:bookmarkStart w:id="144" w:name="_Toc3296883"/>
      <w:r w:rsidRPr="00816496">
        <w:lastRenderedPageBreak/>
        <w:t>ET- 107 – PEÇAS ESPECIAIS DE FIBRA DE VIDRO</w:t>
      </w:r>
      <w:bookmarkEnd w:id="142"/>
      <w:bookmarkEnd w:id="143"/>
      <w:bookmarkEnd w:id="144"/>
    </w:p>
    <w:p w14:paraId="4309256E" w14:textId="77777777" w:rsidR="00D72008" w:rsidRPr="00816496" w:rsidRDefault="00D72008" w:rsidP="00D72008">
      <w:pPr>
        <w:rPr>
          <w:b/>
        </w:rPr>
      </w:pPr>
      <w:r w:rsidRPr="00816496">
        <w:rPr>
          <w:b/>
        </w:rPr>
        <w:t>1</w:t>
      </w:r>
      <w:r w:rsidRPr="00816496">
        <w:rPr>
          <w:b/>
        </w:rPr>
        <w:tab/>
        <w:t xml:space="preserve">OBJETIVO </w:t>
      </w:r>
    </w:p>
    <w:p w14:paraId="50EDB3EB" w14:textId="77777777" w:rsidR="00D72008" w:rsidRPr="00816496" w:rsidRDefault="00D72008" w:rsidP="00D72008">
      <w:r w:rsidRPr="00816496">
        <w:t xml:space="preserve">A presente especificação técnica se refere aos requisitos mínimos a serem atendidos na fabricação das Peças Especiais de Fibra de Vidro, a serem fornecidas para instalação nas obras destinadas aos Sistema de Esgotos Sanitários a serem implantados em municípios do Estado da Bahia.  </w:t>
      </w:r>
    </w:p>
    <w:p w14:paraId="4A1C18BC" w14:textId="77777777" w:rsidR="00D72008" w:rsidRPr="00816496" w:rsidRDefault="00D72008" w:rsidP="00D72008">
      <w:pPr>
        <w:rPr>
          <w:b/>
        </w:rPr>
      </w:pPr>
      <w:r w:rsidRPr="00816496">
        <w:rPr>
          <w:b/>
        </w:rPr>
        <w:t>2</w:t>
      </w:r>
      <w:r w:rsidRPr="00816496">
        <w:rPr>
          <w:b/>
        </w:rPr>
        <w:tab/>
        <w:t>CARACTERÍSTICAS DE FABRICAÇÃO</w:t>
      </w:r>
    </w:p>
    <w:p w14:paraId="32EDC063" w14:textId="77777777" w:rsidR="00D72008" w:rsidRPr="00816496" w:rsidRDefault="00D72008" w:rsidP="00D72008">
      <w:r w:rsidRPr="00816496">
        <w:t xml:space="preserve">As peças especiais em fibra de vidro (Calha </w:t>
      </w:r>
      <w:proofErr w:type="spellStart"/>
      <w:r w:rsidRPr="00816496">
        <w:t>Parshall</w:t>
      </w:r>
      <w:proofErr w:type="spellEnd"/>
      <w:r w:rsidRPr="00816496">
        <w:t xml:space="preserve">, vertedores, stop logs) serão em resina de </w:t>
      </w:r>
      <w:proofErr w:type="spellStart"/>
      <w:r w:rsidRPr="00816496">
        <w:t>poliester</w:t>
      </w:r>
      <w:proofErr w:type="spellEnd"/>
      <w:r w:rsidRPr="00816496">
        <w:t xml:space="preserve"> reforçada com fibra de vidro, com todos os recortes e acabamentos retocados para terem acabamento esmerado, não havendo fibras de vidro expostas.</w:t>
      </w:r>
    </w:p>
    <w:p w14:paraId="65FA5281" w14:textId="77777777" w:rsidR="00D72008" w:rsidRPr="00816496" w:rsidRDefault="00D72008" w:rsidP="00D72008">
      <w:pPr>
        <w:tabs>
          <w:tab w:val="left" w:pos="2268"/>
        </w:tabs>
      </w:pPr>
      <w:r w:rsidRPr="00816496">
        <w:t xml:space="preserve">As dimensões das peças especiais deverão atender a função hidráulica da peça e ser dimensionada para as pressões hidráulicas a que serão submetidas. Deverão ser previstos todos os dispositivos de </w:t>
      </w:r>
      <w:proofErr w:type="spellStart"/>
      <w:r w:rsidRPr="00816496">
        <w:t>engastamento</w:t>
      </w:r>
      <w:proofErr w:type="spellEnd"/>
      <w:r w:rsidRPr="00816496">
        <w:t xml:space="preserve"> no concreto ou, quando for o caso, as correspondentes guias para o acionamento da peça. No caso das Calhas </w:t>
      </w:r>
      <w:proofErr w:type="spellStart"/>
      <w:r w:rsidRPr="00816496">
        <w:t>Parshall</w:t>
      </w:r>
      <w:proofErr w:type="spellEnd"/>
      <w:r w:rsidRPr="00816496">
        <w:t xml:space="preserve">, as peças deverão dispor de régua graduada para </w:t>
      </w:r>
      <w:proofErr w:type="spellStart"/>
      <w:r w:rsidRPr="00816496">
        <w:t>possibilitarv</w:t>
      </w:r>
      <w:proofErr w:type="spellEnd"/>
      <w:r w:rsidRPr="00816496">
        <w:t xml:space="preserve"> a leitura da vazão.</w:t>
      </w:r>
    </w:p>
    <w:p w14:paraId="4F3C1613" w14:textId="77777777" w:rsidR="00D72008" w:rsidRPr="00816496" w:rsidRDefault="00D72008" w:rsidP="00D72008">
      <w:pPr>
        <w:rPr>
          <w:b/>
        </w:rPr>
      </w:pPr>
      <w:r w:rsidRPr="00816496">
        <w:rPr>
          <w:b/>
        </w:rPr>
        <w:t>3</w:t>
      </w:r>
      <w:r w:rsidRPr="00816496">
        <w:rPr>
          <w:b/>
        </w:rPr>
        <w:tab/>
        <w:t>ESCOPO DO FORNECIMENTO</w:t>
      </w:r>
    </w:p>
    <w:p w14:paraId="4F27B05E" w14:textId="77777777" w:rsidR="00D72008" w:rsidRPr="00816496" w:rsidRDefault="00D72008" w:rsidP="00D72008">
      <w:r w:rsidRPr="00816496">
        <w:t>As peças especiais de fibra de vidro serão fornecidas nas quantidades e dimensões básicas constantes nas Planilhas Orçamentárias.</w:t>
      </w:r>
    </w:p>
    <w:p w14:paraId="40A5DB58" w14:textId="77777777" w:rsidR="00D72008" w:rsidRPr="00816496" w:rsidRDefault="00D72008" w:rsidP="00D72008">
      <w:pPr>
        <w:rPr>
          <w:b/>
        </w:rPr>
      </w:pPr>
      <w:r w:rsidRPr="00816496">
        <w:rPr>
          <w:b/>
        </w:rPr>
        <w:t>4</w:t>
      </w:r>
      <w:r w:rsidRPr="00816496">
        <w:rPr>
          <w:b/>
        </w:rPr>
        <w:tab/>
        <w:t>CRITÉRIOS DE MEDIÇÃO E ESTRUTURA DE PREÇOS</w:t>
      </w:r>
    </w:p>
    <w:p w14:paraId="35DC869A" w14:textId="77777777" w:rsidR="00D72008" w:rsidRPr="00816496" w:rsidRDefault="00D72008" w:rsidP="00D72008">
      <w:r w:rsidRPr="00816496">
        <w:t>Os pagamentos serão realizados de acordo com as quantidades fornecidas no Canteiro de Obras indicado pela Contratante, e Preço Unitário, conforme consta nas Planilhas Orçamentárias.</w:t>
      </w:r>
    </w:p>
    <w:p w14:paraId="68248E4C"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5D73D6F8" w14:textId="77777777" w:rsidR="00D72008" w:rsidRPr="00816496" w:rsidRDefault="00D72008" w:rsidP="00D72008"/>
    <w:p w14:paraId="400ACE5F" w14:textId="77777777" w:rsidR="00D72008" w:rsidRPr="00816496" w:rsidRDefault="00D72008" w:rsidP="00D72008"/>
    <w:p w14:paraId="799BEA06" w14:textId="77777777" w:rsidR="00D72008" w:rsidRPr="00816496" w:rsidRDefault="00D72008" w:rsidP="00D72008"/>
    <w:p w14:paraId="6D6DEE60" w14:textId="77777777" w:rsidR="00D72008" w:rsidRPr="00816496" w:rsidRDefault="00D72008" w:rsidP="00D72008"/>
    <w:p w14:paraId="2D5EBF01"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26D25305" w14:textId="77777777" w:rsidR="00D72008" w:rsidRPr="00816496" w:rsidRDefault="00D72008" w:rsidP="00575E01">
      <w:pPr>
        <w:pStyle w:val="Ttulo1"/>
        <w:numPr>
          <w:ilvl w:val="0"/>
          <w:numId w:val="16"/>
        </w:numPr>
      </w:pPr>
      <w:bookmarkStart w:id="145" w:name="_Toc211781453"/>
      <w:bookmarkStart w:id="146" w:name="_Toc212951074"/>
      <w:bookmarkStart w:id="147" w:name="_Toc3296884"/>
      <w:r w:rsidRPr="00816496">
        <w:lastRenderedPageBreak/>
        <w:t>ET-108 – COMPORTAS DE FERRO FUNDIDO</w:t>
      </w:r>
      <w:bookmarkEnd w:id="145"/>
      <w:bookmarkEnd w:id="146"/>
      <w:bookmarkEnd w:id="147"/>
    </w:p>
    <w:p w14:paraId="6DC7AF7F" w14:textId="77777777" w:rsidR="00D72008" w:rsidRPr="00816496" w:rsidRDefault="00D72008" w:rsidP="00D72008">
      <w:pPr>
        <w:rPr>
          <w:b/>
        </w:rPr>
      </w:pPr>
      <w:r w:rsidRPr="00816496">
        <w:rPr>
          <w:b/>
        </w:rPr>
        <w:t>1</w:t>
      </w:r>
      <w:r w:rsidRPr="00816496">
        <w:rPr>
          <w:b/>
        </w:rPr>
        <w:tab/>
        <w:t xml:space="preserve">OBJETIVO </w:t>
      </w:r>
    </w:p>
    <w:p w14:paraId="20A47C52" w14:textId="77777777" w:rsidR="00D72008" w:rsidRPr="00816496" w:rsidRDefault="00D72008" w:rsidP="00D72008">
      <w:r w:rsidRPr="00816496">
        <w:t xml:space="preserve">A presente especificação técnica se refere aos requisitos mínimos a serem atendidos na fabricação das Comportas de Ferro Fundido, a serem fornecidas para instalação nas obras destinadas aos Sistema de Esgotos Sanitários a serem implantados em municípios do Estado da Bahia.  </w:t>
      </w:r>
    </w:p>
    <w:p w14:paraId="61421FE4" w14:textId="77777777" w:rsidR="00D72008" w:rsidRPr="00816496" w:rsidRDefault="00D72008" w:rsidP="00D72008">
      <w:pPr>
        <w:rPr>
          <w:b/>
        </w:rPr>
      </w:pPr>
      <w:r w:rsidRPr="00816496">
        <w:rPr>
          <w:b/>
        </w:rPr>
        <w:t>2</w:t>
      </w:r>
      <w:r w:rsidRPr="00816496">
        <w:rPr>
          <w:b/>
        </w:rPr>
        <w:tab/>
        <w:t>CARACTERÍSTICAS DE FABRICAÇÃO</w:t>
      </w:r>
    </w:p>
    <w:p w14:paraId="40CE6052" w14:textId="77777777" w:rsidR="00D72008" w:rsidRPr="00816496" w:rsidRDefault="00D72008" w:rsidP="00D72008">
      <w:pPr>
        <w:rPr>
          <w:b/>
        </w:rPr>
      </w:pPr>
      <w:r w:rsidRPr="00816496">
        <w:t xml:space="preserve">As Comportas a serem instaladas nos Sistemas de Esgotos Sanitários de municípios da Bahia serão de sentido único de fluxo, com passagem circular, fabricadas com corpo em ferro fundido revestidas com pintura betuminosa e executada no padrão AWWA C – </w:t>
      </w:r>
      <w:smartTag w:uri="urn:schemas-microsoft-com:office:smarttags" w:element="metricconverter">
        <w:smartTagPr>
          <w:attr w:name="ProductID" w:val="501. A"/>
        </w:smartTagPr>
        <w:r w:rsidRPr="00816496">
          <w:t>501. A</w:t>
        </w:r>
      </w:smartTag>
      <w:r w:rsidRPr="00816496">
        <w:t xml:space="preserve"> haste será em aço inoxidável, a cunha em bronze, as guias em ferro fundido dúctil e as juntas serão de borracha.</w:t>
      </w:r>
    </w:p>
    <w:p w14:paraId="4851F23F" w14:textId="77777777" w:rsidR="00D72008" w:rsidRPr="00816496" w:rsidRDefault="00D72008" w:rsidP="00D72008">
      <w:pPr>
        <w:rPr>
          <w:b/>
        </w:rPr>
      </w:pPr>
      <w:r w:rsidRPr="00816496">
        <w:rPr>
          <w:b/>
        </w:rPr>
        <w:t>3.</w:t>
      </w:r>
      <w:r w:rsidRPr="00816496">
        <w:rPr>
          <w:b/>
        </w:rPr>
        <w:tab/>
        <w:t xml:space="preserve">NORMAS TÉCNICAS A SEREM OBEDECIDAS NOS MATERIAIS E NOS PROCESSOS DE FABRICAÇÃO </w:t>
      </w:r>
    </w:p>
    <w:p w14:paraId="0AC7272B" w14:textId="77777777" w:rsidR="00D72008" w:rsidRPr="00816496" w:rsidRDefault="00D72008" w:rsidP="00D72008">
      <w:r w:rsidRPr="00816496">
        <w:t xml:space="preserve">As Comportas deverão ser fabricadas em ferro fundido conforme NBR 6916, os parafusos, chumbadores, sede e haste  em aço inoxidável AISI 304.  </w:t>
      </w:r>
    </w:p>
    <w:p w14:paraId="15364CA7" w14:textId="77777777" w:rsidR="00D72008" w:rsidRPr="00816496" w:rsidRDefault="00D72008" w:rsidP="00D72008">
      <w:pPr>
        <w:rPr>
          <w:b/>
        </w:rPr>
      </w:pPr>
      <w:r w:rsidRPr="00816496">
        <w:rPr>
          <w:b/>
        </w:rPr>
        <w:t>4</w:t>
      </w:r>
      <w:r w:rsidRPr="00816496">
        <w:rPr>
          <w:b/>
        </w:rPr>
        <w:tab/>
        <w:t>ESCOPO DO FORNECIMENTO</w:t>
      </w:r>
    </w:p>
    <w:p w14:paraId="5F2766B4" w14:textId="77777777" w:rsidR="00D72008" w:rsidRPr="00816496" w:rsidRDefault="00D72008" w:rsidP="00D72008">
      <w:r w:rsidRPr="00816496">
        <w:t>As Comportas serão fornecidas nas quantidades e diâmetros constantes nas Planilhas Orçamentárias, com Pedestal de Suspensão com engrenagens de redutor simples e Haste  de Prolongamento para acionamento manual. As Hastes serão fornecidas com os mancais intermediários necessários.</w:t>
      </w:r>
    </w:p>
    <w:p w14:paraId="059BDE89" w14:textId="77777777" w:rsidR="00D72008" w:rsidRPr="00816496" w:rsidRDefault="00D72008" w:rsidP="00D72008">
      <w:pPr>
        <w:rPr>
          <w:b/>
        </w:rPr>
      </w:pPr>
      <w:r w:rsidRPr="00816496">
        <w:rPr>
          <w:b/>
        </w:rPr>
        <w:t>5</w:t>
      </w:r>
      <w:r w:rsidRPr="00816496">
        <w:rPr>
          <w:b/>
        </w:rPr>
        <w:tab/>
        <w:t>CRITÉRIOS DE MEDIÇÃO E ESTRUTURA DE PREÇOS</w:t>
      </w:r>
    </w:p>
    <w:p w14:paraId="47B4EAC3" w14:textId="77777777" w:rsidR="00D72008" w:rsidRPr="00816496" w:rsidRDefault="00D72008" w:rsidP="00D72008">
      <w:r w:rsidRPr="00816496">
        <w:t>Os pagamentos serão realizados de acordo com as quantidades fornecidas no Canteiro de Obras indicado pela Contratante, e Preço Unitário, conforme consta nas Planilhas Orçamentárias.</w:t>
      </w:r>
    </w:p>
    <w:p w14:paraId="029F0F23"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2B147274" w14:textId="77777777" w:rsidR="00D72008" w:rsidRPr="00816496" w:rsidRDefault="00D72008" w:rsidP="00D72008"/>
    <w:p w14:paraId="4A77A395" w14:textId="77777777" w:rsidR="00D72008" w:rsidRPr="00816496" w:rsidRDefault="00D72008" w:rsidP="00D72008"/>
    <w:p w14:paraId="6ACB7AFF"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1B3A69BF" w14:textId="77777777" w:rsidR="00D72008" w:rsidRPr="00816496" w:rsidRDefault="00D72008" w:rsidP="00575E01">
      <w:pPr>
        <w:pStyle w:val="Ttulo1"/>
        <w:numPr>
          <w:ilvl w:val="0"/>
          <w:numId w:val="16"/>
        </w:numPr>
      </w:pPr>
      <w:bookmarkStart w:id="148" w:name="_Toc211781454"/>
      <w:bookmarkStart w:id="149" w:name="_Toc212951075"/>
      <w:bookmarkStart w:id="150" w:name="_Toc3296885"/>
      <w:r w:rsidRPr="00816496">
        <w:lastRenderedPageBreak/>
        <w:t>ET-109 – VÁLVULA DE RETENÇÃO ÚNICA PORTINHOLA</w:t>
      </w:r>
      <w:bookmarkEnd w:id="148"/>
      <w:bookmarkEnd w:id="149"/>
      <w:bookmarkEnd w:id="150"/>
    </w:p>
    <w:p w14:paraId="2AF78773" w14:textId="77777777" w:rsidR="00D72008" w:rsidRPr="00816496" w:rsidRDefault="00D72008" w:rsidP="00D72008">
      <w:pPr>
        <w:rPr>
          <w:b/>
        </w:rPr>
      </w:pPr>
      <w:r w:rsidRPr="00816496">
        <w:rPr>
          <w:b/>
        </w:rPr>
        <w:t>1</w:t>
      </w:r>
      <w:r w:rsidRPr="00816496">
        <w:rPr>
          <w:b/>
        </w:rPr>
        <w:tab/>
        <w:t xml:space="preserve">OBJETIVO </w:t>
      </w:r>
    </w:p>
    <w:p w14:paraId="7514100E" w14:textId="77777777" w:rsidR="00D72008" w:rsidRPr="00816496" w:rsidRDefault="00D72008" w:rsidP="00D72008">
      <w:r w:rsidRPr="00816496">
        <w:t xml:space="preserve">A presente especificação técnica se refere aos requisitos mínimos a serem atendidos na fabricação das Válvulas de Retenção de Única Portinhola, a serem fornecidas para instalação nas obras destinadas aos Sistema de Esgotos Sanitários a serem implantados em municípios do Estado da Bahia.  </w:t>
      </w:r>
    </w:p>
    <w:p w14:paraId="1DB8DBA7" w14:textId="77777777" w:rsidR="00D72008" w:rsidRPr="00816496" w:rsidRDefault="00D72008" w:rsidP="00D72008">
      <w:pPr>
        <w:rPr>
          <w:b/>
        </w:rPr>
      </w:pPr>
      <w:r w:rsidRPr="00816496">
        <w:rPr>
          <w:b/>
        </w:rPr>
        <w:t>2</w:t>
      </w:r>
      <w:r w:rsidRPr="00816496">
        <w:rPr>
          <w:b/>
        </w:rPr>
        <w:tab/>
        <w:t>CARACTERÍSTICAS DE FABRICAÇÃO</w:t>
      </w:r>
    </w:p>
    <w:p w14:paraId="57CF652A" w14:textId="77777777" w:rsidR="00D72008" w:rsidRPr="00816496" w:rsidRDefault="00D72008" w:rsidP="00D72008">
      <w:pPr>
        <w:rPr>
          <w:b/>
        </w:rPr>
      </w:pPr>
      <w:r w:rsidRPr="00816496">
        <w:t xml:space="preserve">As Válvulas de Retenção de Única Portinhola ou de Portinhola Basculante a serem instaladas nos Sistemas de Esgotos Sanitários de municípios da Bahia serão de ferro fundido com vedação </w:t>
      </w:r>
      <w:smartTag w:uri="urn:schemas-microsoft-com:office:smarttags" w:element="PersonName">
        <w:smartTagPr>
          <w:attr w:name="ProductID" w:val="em Buna N. A"/>
        </w:smartTagPr>
        <w:smartTag w:uri="urn:schemas-microsoft-com:office:smarttags" w:element="PersonName">
          <w:smartTagPr>
            <w:attr w:name="ProductID" w:val="em Buna N."/>
          </w:smartTagPr>
          <w:r w:rsidRPr="00816496">
            <w:t xml:space="preserve">em </w:t>
          </w:r>
          <w:proofErr w:type="spellStart"/>
          <w:r w:rsidRPr="00816496">
            <w:t>Buna</w:t>
          </w:r>
          <w:proofErr w:type="spellEnd"/>
          <w:r w:rsidRPr="00816496">
            <w:t xml:space="preserve"> N.</w:t>
          </w:r>
        </w:smartTag>
        <w:r w:rsidRPr="00816496">
          <w:t xml:space="preserve"> A</w:t>
        </w:r>
      </w:smartTag>
      <w:r w:rsidRPr="00816496">
        <w:t xml:space="preserve"> portinhola será também em ferro fundido, com eixos em aço inoxidável. A instalação das Válvulas será </w:t>
      </w:r>
      <w:smartTag w:uri="urn:schemas-microsoft-com:office:smarttags" w:element="PersonName">
        <w:smartTagPr>
          <w:attr w:name="ProductID" w:val="em flanges PN"/>
        </w:smartTagPr>
        <w:r w:rsidRPr="00816496">
          <w:t>em flanges PN</w:t>
        </w:r>
      </w:smartTag>
      <w:r w:rsidRPr="00816496">
        <w:t xml:space="preserve"> 10.</w:t>
      </w:r>
    </w:p>
    <w:p w14:paraId="4A68F1BF" w14:textId="77777777" w:rsidR="00D72008" w:rsidRPr="00816496" w:rsidRDefault="00D72008" w:rsidP="00D72008">
      <w:pPr>
        <w:rPr>
          <w:b/>
        </w:rPr>
      </w:pPr>
      <w:r w:rsidRPr="00816496">
        <w:rPr>
          <w:b/>
        </w:rPr>
        <w:t>3.</w:t>
      </w:r>
      <w:r w:rsidRPr="00816496">
        <w:rPr>
          <w:b/>
        </w:rPr>
        <w:tab/>
        <w:t xml:space="preserve">NORMAS TÉCNICAS A SEREM OBEDECIDAS NOS MATERIAIS E NOS PROCESSOS DE FABRICAÇÃO </w:t>
      </w:r>
    </w:p>
    <w:p w14:paraId="370EFF09" w14:textId="77777777" w:rsidR="00D72008" w:rsidRPr="00816496" w:rsidRDefault="00D72008" w:rsidP="00D72008">
      <w:r w:rsidRPr="00816496">
        <w:t xml:space="preserve">As Válvulas de Retenção de Única Portinhola terão dimensões segundo a ISO 5752 e deverão ser fabricadas em ferro fundido conforme NBR </w:t>
      </w:r>
      <w:smartTag w:uri="urn:schemas-microsoft-com:office:smarttags" w:element="metricconverter">
        <w:smartTagPr>
          <w:attr w:name="ProductID" w:val="6916. A"/>
        </w:smartTagPr>
        <w:r w:rsidRPr="00816496">
          <w:t>6916. A</w:t>
        </w:r>
      </w:smartTag>
      <w:r w:rsidRPr="00816496">
        <w:t xml:space="preserve"> sede de vedação será em aço inoxidável AISI 304.  </w:t>
      </w:r>
    </w:p>
    <w:p w14:paraId="555ABD28" w14:textId="77777777" w:rsidR="00D72008" w:rsidRPr="00816496" w:rsidRDefault="00D72008" w:rsidP="00D72008">
      <w:pPr>
        <w:rPr>
          <w:b/>
        </w:rPr>
      </w:pPr>
      <w:r w:rsidRPr="00816496">
        <w:rPr>
          <w:b/>
        </w:rPr>
        <w:t>4</w:t>
      </w:r>
      <w:r w:rsidRPr="00816496">
        <w:rPr>
          <w:b/>
        </w:rPr>
        <w:tab/>
        <w:t>ESCOPO DO FORNECIMENTO</w:t>
      </w:r>
    </w:p>
    <w:p w14:paraId="15178CEA" w14:textId="77777777" w:rsidR="00D72008" w:rsidRPr="00816496" w:rsidRDefault="00D72008" w:rsidP="00D72008">
      <w:r w:rsidRPr="00816496">
        <w:t xml:space="preserve">As Válvulas de Retenção serão fornecidas nas quantidades e diâmetros constantes nas Planilhas Orçamentárias. </w:t>
      </w:r>
    </w:p>
    <w:p w14:paraId="43859744" w14:textId="77777777" w:rsidR="00D72008" w:rsidRPr="00816496" w:rsidRDefault="00D72008" w:rsidP="00D72008">
      <w:pPr>
        <w:rPr>
          <w:b/>
        </w:rPr>
      </w:pPr>
      <w:r w:rsidRPr="00816496">
        <w:rPr>
          <w:b/>
        </w:rPr>
        <w:t>5</w:t>
      </w:r>
      <w:r w:rsidRPr="00816496">
        <w:rPr>
          <w:b/>
        </w:rPr>
        <w:tab/>
        <w:t>CRITÉRIOS DE MEDIÇÃO E ESTRUTURA DE PREÇOS</w:t>
      </w:r>
    </w:p>
    <w:p w14:paraId="7708F69F" w14:textId="77777777" w:rsidR="00D72008" w:rsidRPr="00816496" w:rsidRDefault="00D72008" w:rsidP="00D72008">
      <w:r w:rsidRPr="00816496">
        <w:t>Os pagamentos serão realizados de acordo com as quantidades fornecidas no Canteiro de Obras indicado pela Contratante, e Preço Unitário, conforme consta nas Planilhas Orçamentárias.</w:t>
      </w:r>
    </w:p>
    <w:p w14:paraId="2DEA39AF"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0DB3B53C" w14:textId="77777777" w:rsidR="00D72008" w:rsidRPr="00816496" w:rsidRDefault="00D72008" w:rsidP="00D72008"/>
    <w:p w14:paraId="423C7D4A"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259F4618" w14:textId="77777777" w:rsidR="00D72008" w:rsidRPr="00816496" w:rsidRDefault="00D72008" w:rsidP="00575E01">
      <w:pPr>
        <w:pStyle w:val="Ttulo1"/>
        <w:numPr>
          <w:ilvl w:val="0"/>
          <w:numId w:val="16"/>
        </w:numPr>
      </w:pPr>
      <w:bookmarkStart w:id="151" w:name="_Toc211781455"/>
      <w:bookmarkStart w:id="152" w:name="_Toc212951076"/>
      <w:bookmarkStart w:id="153" w:name="_Toc3296886"/>
      <w:r w:rsidRPr="00816496">
        <w:lastRenderedPageBreak/>
        <w:t>ET-110 – GRADES METÁLICAS</w:t>
      </w:r>
      <w:bookmarkEnd w:id="151"/>
      <w:bookmarkEnd w:id="152"/>
      <w:bookmarkEnd w:id="153"/>
    </w:p>
    <w:p w14:paraId="6A50C1C3" w14:textId="77777777" w:rsidR="00D72008" w:rsidRPr="00816496" w:rsidRDefault="00D72008" w:rsidP="00D72008">
      <w:pPr>
        <w:rPr>
          <w:b/>
        </w:rPr>
      </w:pPr>
      <w:r w:rsidRPr="00816496">
        <w:rPr>
          <w:b/>
        </w:rPr>
        <w:t>1</w:t>
      </w:r>
      <w:r w:rsidRPr="00816496">
        <w:rPr>
          <w:b/>
        </w:rPr>
        <w:tab/>
        <w:t xml:space="preserve">OBJETIVO </w:t>
      </w:r>
    </w:p>
    <w:p w14:paraId="372634C6" w14:textId="77777777" w:rsidR="00D72008" w:rsidRPr="00816496" w:rsidRDefault="00D72008" w:rsidP="00D72008">
      <w:r w:rsidRPr="00816496">
        <w:t xml:space="preserve">A presente especificação técnica se refere aos requisitos mínimos a serem atendidos na fabricação das Grades Metálicas, a serem fornecidas para instalação nas obras destinadas aos Sistema de Esgotos Sanitários a serem implantados em municípios do Estado da Bahia.  </w:t>
      </w:r>
    </w:p>
    <w:p w14:paraId="4FC36F17" w14:textId="77777777" w:rsidR="00D72008" w:rsidRPr="00816496" w:rsidRDefault="00D72008" w:rsidP="00D72008">
      <w:pPr>
        <w:rPr>
          <w:b/>
        </w:rPr>
      </w:pPr>
      <w:r w:rsidRPr="00816496">
        <w:rPr>
          <w:b/>
        </w:rPr>
        <w:t>2</w:t>
      </w:r>
      <w:r w:rsidRPr="00816496">
        <w:rPr>
          <w:b/>
        </w:rPr>
        <w:tab/>
        <w:t>CARACTERÍSTICAS DE FABRICAÇÃO</w:t>
      </w:r>
    </w:p>
    <w:p w14:paraId="1789930F" w14:textId="77777777" w:rsidR="00D72008" w:rsidRPr="00816496" w:rsidRDefault="00D72008" w:rsidP="00D72008">
      <w:pPr>
        <w:tabs>
          <w:tab w:val="left" w:pos="2268"/>
        </w:tabs>
      </w:pPr>
      <w:r w:rsidRPr="00816496">
        <w:t>As grades metálicas deverão ser confeccionadas em aço carbono de qualidade, em conformidade com a norma ASTM A36, com proteção contra  a corrosão de acordo com a especificação técnica ET-100 - "Condições Gerais Relativas aos Fornecimentos".</w:t>
      </w:r>
    </w:p>
    <w:p w14:paraId="13DB67CA" w14:textId="77777777" w:rsidR="00D72008" w:rsidRPr="00816496" w:rsidRDefault="00D72008" w:rsidP="00D72008">
      <w:pPr>
        <w:tabs>
          <w:tab w:val="left" w:pos="2268"/>
        </w:tabs>
      </w:pPr>
      <w:r w:rsidRPr="00816496">
        <w:t>A manutenção será através de alças de içamento em aço carbono, soldadas eletricamente.</w:t>
      </w:r>
    </w:p>
    <w:p w14:paraId="632972D8" w14:textId="77777777" w:rsidR="00D72008" w:rsidRPr="00816496" w:rsidRDefault="00D72008" w:rsidP="00D72008">
      <w:pPr>
        <w:tabs>
          <w:tab w:val="left" w:pos="2268"/>
        </w:tabs>
      </w:pPr>
      <w:r w:rsidRPr="00816496">
        <w:t>As guias serão construídas em aço carbono de qualidade, conforme a norma ASTM A 36, e fixadas firmemente à estrutura de concreto correspondente.</w:t>
      </w:r>
    </w:p>
    <w:p w14:paraId="4827A6BA" w14:textId="77777777" w:rsidR="00D72008" w:rsidRPr="00816496" w:rsidRDefault="00D72008" w:rsidP="00D72008">
      <w:pPr>
        <w:rPr>
          <w:b/>
        </w:rPr>
      </w:pPr>
      <w:r w:rsidRPr="00816496">
        <w:rPr>
          <w:b/>
        </w:rPr>
        <w:t>3.</w:t>
      </w:r>
      <w:r w:rsidRPr="00816496">
        <w:rPr>
          <w:b/>
        </w:rPr>
        <w:tab/>
        <w:t xml:space="preserve">NORMAS TÉCNICAS A SEREM OBEDECIDAS NOS MATERIAIS E NOS PROCESSOS DE FABRICAÇÃO </w:t>
      </w:r>
    </w:p>
    <w:p w14:paraId="34341ABE" w14:textId="77777777" w:rsidR="00D72008" w:rsidRPr="00816496" w:rsidRDefault="00D72008" w:rsidP="00D72008">
      <w:r w:rsidRPr="00816496">
        <w:t>Os materiais a serem empregados na fabricação das Grades deverão ser de acordo com a norma ASTM A 36.</w:t>
      </w:r>
    </w:p>
    <w:p w14:paraId="4DF2B773" w14:textId="77777777" w:rsidR="00D72008" w:rsidRPr="00816496" w:rsidRDefault="00D72008" w:rsidP="00D72008">
      <w:pPr>
        <w:rPr>
          <w:b/>
        </w:rPr>
      </w:pPr>
      <w:r w:rsidRPr="00816496">
        <w:rPr>
          <w:b/>
        </w:rPr>
        <w:t>4</w:t>
      </w:r>
      <w:r w:rsidRPr="00816496">
        <w:rPr>
          <w:b/>
        </w:rPr>
        <w:tab/>
        <w:t>ESCOPO DO FORNECIMENTO</w:t>
      </w:r>
    </w:p>
    <w:p w14:paraId="73749B1A" w14:textId="77777777" w:rsidR="00D72008" w:rsidRPr="00816496" w:rsidRDefault="00D72008" w:rsidP="00D72008">
      <w:r w:rsidRPr="00816496">
        <w:t xml:space="preserve">As Grades serão fornecidas nas quantidades constantes nas Planilhas Orçamentárias e compreenderão os elementos de fixação bem como os </w:t>
      </w:r>
      <w:proofErr w:type="spellStart"/>
      <w:r w:rsidRPr="00816496">
        <w:t>inserts</w:t>
      </w:r>
      <w:proofErr w:type="spellEnd"/>
      <w:r w:rsidRPr="00816496">
        <w:t xml:space="preserve"> e chumbadores necessários.</w:t>
      </w:r>
    </w:p>
    <w:p w14:paraId="5B6F3CF7" w14:textId="77777777" w:rsidR="00D72008" w:rsidRPr="00816496" w:rsidRDefault="00D72008" w:rsidP="00D72008">
      <w:pPr>
        <w:rPr>
          <w:b/>
        </w:rPr>
      </w:pPr>
      <w:r w:rsidRPr="00816496">
        <w:rPr>
          <w:b/>
        </w:rPr>
        <w:t>5</w:t>
      </w:r>
      <w:r w:rsidRPr="00816496">
        <w:rPr>
          <w:b/>
        </w:rPr>
        <w:tab/>
        <w:t>CRITÉRIOS DE MEDIÇÃO E ESTRUTURA DE PREÇOS</w:t>
      </w:r>
    </w:p>
    <w:p w14:paraId="5582A7C5" w14:textId="77777777" w:rsidR="00D72008" w:rsidRPr="00816496" w:rsidRDefault="00D72008" w:rsidP="00D72008">
      <w:r w:rsidRPr="00816496">
        <w:t>Os pagamentos serão realizados de acordo com as quantidades fornecidas no Canteiro de Obras indicado pela Contratante, e Preço Unitário, conforme consta nas Planilhas Orçamentárias.</w:t>
      </w:r>
    </w:p>
    <w:p w14:paraId="106B1AD1"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77F08D21" w14:textId="77777777" w:rsidR="00D72008" w:rsidRPr="00816496" w:rsidRDefault="00D72008" w:rsidP="00D72008"/>
    <w:p w14:paraId="62631695"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0E664C0A" w14:textId="77777777" w:rsidR="00D72008" w:rsidRPr="00816496" w:rsidRDefault="00D72008" w:rsidP="00575E01">
      <w:pPr>
        <w:pStyle w:val="Ttulo1"/>
        <w:numPr>
          <w:ilvl w:val="0"/>
          <w:numId w:val="16"/>
        </w:numPr>
      </w:pPr>
      <w:bookmarkStart w:id="154" w:name="_Toc211781456"/>
      <w:bookmarkStart w:id="155" w:name="_Toc212951077"/>
      <w:bookmarkStart w:id="156" w:name="_Toc3296887"/>
      <w:r w:rsidRPr="00816496">
        <w:lastRenderedPageBreak/>
        <w:t>ET-111 – VENTOSAS</w:t>
      </w:r>
      <w:bookmarkEnd w:id="154"/>
      <w:bookmarkEnd w:id="155"/>
      <w:bookmarkEnd w:id="156"/>
    </w:p>
    <w:p w14:paraId="057FE36B" w14:textId="77777777" w:rsidR="00D72008" w:rsidRPr="00816496" w:rsidRDefault="00D72008" w:rsidP="00D72008">
      <w:pPr>
        <w:rPr>
          <w:b/>
        </w:rPr>
      </w:pPr>
      <w:r w:rsidRPr="00816496">
        <w:rPr>
          <w:b/>
        </w:rPr>
        <w:t>1</w:t>
      </w:r>
      <w:r w:rsidRPr="00816496">
        <w:rPr>
          <w:b/>
        </w:rPr>
        <w:tab/>
        <w:t xml:space="preserve">OBJETIVO </w:t>
      </w:r>
    </w:p>
    <w:p w14:paraId="164433CD" w14:textId="77777777" w:rsidR="00D72008" w:rsidRPr="00816496" w:rsidRDefault="00D72008" w:rsidP="00D72008">
      <w:r w:rsidRPr="00816496">
        <w:t xml:space="preserve">A presente especificação técnica se refere aos requisitos mínimos a serem atendidos na fabricação das Ventosas, a serem fornecidas para instalação nas obras destinadas aos Sistema de Esgotos Sanitários a serem implantados em municípios do Estado da Bahia.  </w:t>
      </w:r>
    </w:p>
    <w:p w14:paraId="5183EE3A" w14:textId="77777777" w:rsidR="00D72008" w:rsidRPr="00816496" w:rsidRDefault="00D72008" w:rsidP="00D72008">
      <w:pPr>
        <w:rPr>
          <w:b/>
        </w:rPr>
      </w:pPr>
      <w:r w:rsidRPr="00816496">
        <w:rPr>
          <w:b/>
        </w:rPr>
        <w:t>2</w:t>
      </w:r>
      <w:r w:rsidRPr="00816496">
        <w:rPr>
          <w:b/>
        </w:rPr>
        <w:tab/>
        <w:t>CARACTERÍSTICAS DE FABRICAÇÃO</w:t>
      </w:r>
    </w:p>
    <w:p w14:paraId="4D570E19" w14:textId="77777777" w:rsidR="00D72008" w:rsidRPr="00816496" w:rsidRDefault="00D72008" w:rsidP="00D72008">
      <w:r w:rsidRPr="00816496">
        <w:t xml:space="preserve">As ventosas serão para operação de esgotos, extremidades </w:t>
      </w:r>
      <w:proofErr w:type="spellStart"/>
      <w:r w:rsidRPr="00816496">
        <w:t>flangeadas</w:t>
      </w:r>
      <w:proofErr w:type="spellEnd"/>
      <w:r w:rsidRPr="00816496">
        <w:t xml:space="preserve">, com corpo, tampa e suporte  em aço, revestida interna e externamente, com extremidade </w:t>
      </w:r>
      <w:proofErr w:type="spellStart"/>
      <w:r w:rsidRPr="00816496">
        <w:t>flangeada</w:t>
      </w:r>
      <w:proofErr w:type="spellEnd"/>
      <w:r w:rsidRPr="00816496">
        <w:t xml:space="preserve"> conforme NBR 7675  PN 10.</w:t>
      </w:r>
    </w:p>
    <w:p w14:paraId="1FC4A58F" w14:textId="77777777" w:rsidR="00D72008" w:rsidRPr="00816496" w:rsidRDefault="00D72008" w:rsidP="00D72008">
      <w:pPr>
        <w:rPr>
          <w:b/>
        </w:rPr>
      </w:pPr>
      <w:r w:rsidRPr="00816496">
        <w:rPr>
          <w:b/>
        </w:rPr>
        <w:t>3</w:t>
      </w:r>
      <w:r w:rsidRPr="00816496">
        <w:rPr>
          <w:b/>
        </w:rPr>
        <w:tab/>
        <w:t>ESCOPO DO FORNECIMENTO</w:t>
      </w:r>
    </w:p>
    <w:p w14:paraId="56101592" w14:textId="77777777" w:rsidR="00D72008" w:rsidRPr="00816496" w:rsidRDefault="00D72008" w:rsidP="00D72008">
      <w:r w:rsidRPr="00816496">
        <w:t>As Ventosas serão fornecidas nas quantidades constantes nas Planilhas Orçamentárias e conterão os flutuadores em aço inox.</w:t>
      </w:r>
    </w:p>
    <w:p w14:paraId="42186BD7" w14:textId="77777777" w:rsidR="00D72008" w:rsidRPr="00816496" w:rsidRDefault="00D72008" w:rsidP="00D72008">
      <w:pPr>
        <w:rPr>
          <w:b/>
        </w:rPr>
      </w:pPr>
      <w:r w:rsidRPr="00816496">
        <w:rPr>
          <w:b/>
        </w:rPr>
        <w:t>4</w:t>
      </w:r>
      <w:r w:rsidRPr="00816496">
        <w:rPr>
          <w:b/>
        </w:rPr>
        <w:tab/>
        <w:t>CRITÉRIOS DE MEDIÇÃO E ESTRUTURA DE PREÇOS</w:t>
      </w:r>
    </w:p>
    <w:p w14:paraId="3DEDDCDD" w14:textId="77777777" w:rsidR="00D72008" w:rsidRPr="00816496" w:rsidRDefault="00D72008" w:rsidP="00D72008">
      <w:r w:rsidRPr="00816496">
        <w:t>Os pagamentos serão realizados de acordo com as quantidades fornecidas no Canteiro de Obras indicado pela Contratante, e Preço Unitário, conforme consta nas Planilhas Orçamentárias.</w:t>
      </w:r>
    </w:p>
    <w:p w14:paraId="693EE83E" w14:textId="77777777" w:rsidR="00D72008" w:rsidRPr="00816496" w:rsidRDefault="00D72008" w:rsidP="00D72008">
      <w:r w:rsidRPr="00816496">
        <w:t xml:space="preserve">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 </w:t>
      </w:r>
    </w:p>
    <w:p w14:paraId="2D608A2F" w14:textId="77777777" w:rsidR="00D72008" w:rsidRPr="00816496" w:rsidRDefault="00D72008" w:rsidP="00D72008"/>
    <w:p w14:paraId="6BA209FC" w14:textId="77777777" w:rsidR="00D72008" w:rsidRPr="00816496" w:rsidRDefault="00D72008" w:rsidP="00D72008">
      <w:pPr>
        <w:sectPr w:rsidR="00D72008" w:rsidRPr="00816496" w:rsidSect="00960249">
          <w:pgSz w:w="11907" w:h="16840" w:code="9"/>
          <w:pgMar w:top="1701" w:right="1418" w:bottom="1418" w:left="1418" w:header="374" w:footer="680" w:gutter="0"/>
          <w:cols w:space="720"/>
        </w:sectPr>
      </w:pPr>
    </w:p>
    <w:p w14:paraId="4265EB61" w14:textId="77777777" w:rsidR="00D72008" w:rsidRPr="00816496" w:rsidRDefault="00D72008" w:rsidP="00575E01">
      <w:pPr>
        <w:pStyle w:val="Ttulo1"/>
        <w:numPr>
          <w:ilvl w:val="0"/>
          <w:numId w:val="16"/>
        </w:numPr>
      </w:pPr>
      <w:bookmarkStart w:id="157" w:name="_Toc211086488"/>
      <w:bookmarkStart w:id="158" w:name="_Toc211781457"/>
      <w:bookmarkStart w:id="159" w:name="_Toc212951078"/>
      <w:bookmarkStart w:id="160" w:name="_Toc3296888"/>
      <w:r w:rsidRPr="00816496">
        <w:lastRenderedPageBreak/>
        <w:t xml:space="preserve">ET-112 – </w:t>
      </w:r>
      <w:bookmarkEnd w:id="157"/>
      <w:r w:rsidRPr="00816496">
        <w:t>GRUPO GERADOR</w:t>
      </w:r>
      <w:bookmarkEnd w:id="158"/>
      <w:bookmarkEnd w:id="159"/>
      <w:bookmarkEnd w:id="160"/>
    </w:p>
    <w:p w14:paraId="5B03B231" w14:textId="77777777" w:rsidR="00D72008" w:rsidRPr="00816496" w:rsidRDefault="00D72008" w:rsidP="00D72008">
      <w:pPr>
        <w:rPr>
          <w:rFonts w:cs="Arial"/>
          <w:b/>
          <w:szCs w:val="24"/>
        </w:rPr>
      </w:pPr>
      <w:r w:rsidRPr="00816496">
        <w:rPr>
          <w:rFonts w:cs="Arial"/>
          <w:b/>
          <w:szCs w:val="24"/>
        </w:rPr>
        <w:t>1</w:t>
      </w:r>
      <w:r w:rsidRPr="00816496">
        <w:rPr>
          <w:rFonts w:cs="Arial"/>
          <w:b/>
          <w:szCs w:val="24"/>
        </w:rPr>
        <w:tab/>
        <w:t xml:space="preserve">OBJETIVO </w:t>
      </w:r>
    </w:p>
    <w:p w14:paraId="37D7E65B" w14:textId="77777777" w:rsidR="00D72008" w:rsidRPr="00816496" w:rsidRDefault="00D72008" w:rsidP="00D72008">
      <w:pPr>
        <w:rPr>
          <w:rFonts w:cs="Arial"/>
          <w:szCs w:val="24"/>
        </w:rPr>
      </w:pPr>
      <w:r w:rsidRPr="00816496">
        <w:rPr>
          <w:rFonts w:cs="Arial"/>
          <w:szCs w:val="24"/>
        </w:rPr>
        <w:t>A presente especificação técnica se refere aos requisitos mínimos a serem atendidos na fabricação do grupo Motor-Gerador para instalação nas obras destinadas aos Sistema de Esgotos Sanitários a serem implantados no município.</w:t>
      </w:r>
    </w:p>
    <w:p w14:paraId="70AD01C1" w14:textId="77777777" w:rsidR="00D72008" w:rsidRPr="00816496" w:rsidRDefault="00D72008" w:rsidP="00D72008">
      <w:pPr>
        <w:rPr>
          <w:rFonts w:cs="Arial"/>
          <w:b/>
          <w:szCs w:val="24"/>
        </w:rPr>
      </w:pPr>
      <w:r w:rsidRPr="00816496">
        <w:rPr>
          <w:rFonts w:cs="Arial"/>
          <w:b/>
          <w:szCs w:val="24"/>
        </w:rPr>
        <w:t>2</w:t>
      </w:r>
      <w:r w:rsidRPr="00816496">
        <w:rPr>
          <w:rFonts w:cs="Arial"/>
          <w:b/>
          <w:szCs w:val="24"/>
        </w:rPr>
        <w:tab/>
        <w:t>CARACTERÍSTICAS DE FABRICAÇÃO</w:t>
      </w:r>
    </w:p>
    <w:p w14:paraId="38293B01" w14:textId="77777777" w:rsidR="00D72008" w:rsidRPr="00816496" w:rsidRDefault="00D72008" w:rsidP="00D72008">
      <w:pPr>
        <w:rPr>
          <w:rFonts w:cs="Arial"/>
          <w:szCs w:val="24"/>
        </w:rPr>
      </w:pPr>
      <w:r w:rsidRPr="00816496">
        <w:rPr>
          <w:rFonts w:cs="Arial"/>
          <w:szCs w:val="24"/>
        </w:rPr>
        <w:t>Logo abaixo temos uma lista com as especificações mínimas para a perfeita entrega técnica:</w:t>
      </w:r>
    </w:p>
    <w:p w14:paraId="20C972CD" w14:textId="77777777" w:rsidR="00D72008" w:rsidRPr="00816496" w:rsidRDefault="00D72008" w:rsidP="00575E01">
      <w:pPr>
        <w:numPr>
          <w:ilvl w:val="0"/>
          <w:numId w:val="6"/>
        </w:numPr>
        <w:rPr>
          <w:rFonts w:cs="Arial"/>
          <w:szCs w:val="24"/>
        </w:rPr>
      </w:pPr>
      <w:r w:rsidRPr="00816496">
        <w:rPr>
          <w:rFonts w:cs="Arial"/>
          <w:szCs w:val="24"/>
        </w:rPr>
        <w:t>Grupo diesel Motor-Gerador, 60 Hz, 380/220V, com sistema de arrefecimento por radiador com sistema de controle microprocessado para gerenciamento do Grupo Motor- Gerador;</w:t>
      </w:r>
    </w:p>
    <w:p w14:paraId="6B45E95A" w14:textId="77777777" w:rsidR="00D72008" w:rsidRPr="00816496" w:rsidRDefault="00D72008" w:rsidP="00575E01">
      <w:pPr>
        <w:numPr>
          <w:ilvl w:val="0"/>
          <w:numId w:val="6"/>
        </w:numPr>
        <w:rPr>
          <w:rFonts w:cs="Arial"/>
          <w:szCs w:val="24"/>
        </w:rPr>
      </w:pPr>
      <w:r w:rsidRPr="00816496">
        <w:rPr>
          <w:rFonts w:cs="Arial"/>
          <w:szCs w:val="24"/>
        </w:rPr>
        <w:t xml:space="preserve">Quadro de Transferência Automática microprocessado equipado com comando e controle digital, </w:t>
      </w:r>
      <w:proofErr w:type="spellStart"/>
      <w:r w:rsidRPr="00816496">
        <w:rPr>
          <w:rFonts w:cs="Arial"/>
          <w:szCs w:val="24"/>
        </w:rPr>
        <w:t>tetrapolar</w:t>
      </w:r>
      <w:proofErr w:type="spellEnd"/>
      <w:r w:rsidRPr="00816496">
        <w:rPr>
          <w:rFonts w:cs="Arial"/>
          <w:szCs w:val="24"/>
        </w:rPr>
        <w:t>, para funcionamento em regime de transferência automática e aberta, com interrupção momentânea durante a comutação das fontes.</w:t>
      </w:r>
    </w:p>
    <w:p w14:paraId="74161B73" w14:textId="77777777" w:rsidR="00D72008" w:rsidRPr="00816496" w:rsidRDefault="00D72008" w:rsidP="00575E01">
      <w:pPr>
        <w:numPr>
          <w:ilvl w:val="0"/>
          <w:numId w:val="6"/>
        </w:numPr>
        <w:rPr>
          <w:rFonts w:cs="Arial"/>
          <w:szCs w:val="24"/>
        </w:rPr>
      </w:pPr>
      <w:r w:rsidRPr="00816496">
        <w:rPr>
          <w:rFonts w:cs="Arial"/>
          <w:szCs w:val="24"/>
        </w:rPr>
        <w:t>Disjuntor de proteção do Grupo Gerador;</w:t>
      </w:r>
    </w:p>
    <w:p w14:paraId="0F28116D" w14:textId="77777777" w:rsidR="00D72008" w:rsidRPr="00816496" w:rsidRDefault="00D72008" w:rsidP="00575E01">
      <w:pPr>
        <w:numPr>
          <w:ilvl w:val="0"/>
          <w:numId w:val="6"/>
        </w:numPr>
        <w:rPr>
          <w:rFonts w:cs="Arial"/>
          <w:szCs w:val="24"/>
        </w:rPr>
      </w:pPr>
      <w:r w:rsidRPr="00816496">
        <w:rPr>
          <w:rFonts w:cs="Arial"/>
          <w:szCs w:val="24"/>
        </w:rPr>
        <w:t>Acessórios incluídos por Grupo Gerador:</w:t>
      </w:r>
    </w:p>
    <w:p w14:paraId="0F3145D0" w14:textId="77777777" w:rsidR="00D72008" w:rsidRPr="00816496" w:rsidRDefault="00D72008" w:rsidP="00575E01">
      <w:pPr>
        <w:numPr>
          <w:ilvl w:val="0"/>
          <w:numId w:val="6"/>
        </w:numPr>
        <w:tabs>
          <w:tab w:val="clear" w:pos="720"/>
          <w:tab w:val="num" w:pos="1418"/>
        </w:tabs>
        <w:ind w:left="1418"/>
        <w:rPr>
          <w:rFonts w:cs="Arial"/>
          <w:szCs w:val="24"/>
        </w:rPr>
      </w:pPr>
      <w:r w:rsidRPr="00816496">
        <w:rPr>
          <w:rFonts w:cs="Arial"/>
          <w:szCs w:val="24"/>
        </w:rPr>
        <w:t>01 Bateria de Partida de 12 V, com respectivos cabos e conectores;</w:t>
      </w:r>
    </w:p>
    <w:p w14:paraId="704FED6A" w14:textId="77777777" w:rsidR="00D72008" w:rsidRPr="00816496" w:rsidRDefault="00D72008" w:rsidP="00575E01">
      <w:pPr>
        <w:numPr>
          <w:ilvl w:val="0"/>
          <w:numId w:val="6"/>
        </w:numPr>
        <w:tabs>
          <w:tab w:val="clear" w:pos="720"/>
          <w:tab w:val="num" w:pos="1418"/>
        </w:tabs>
        <w:ind w:left="1418"/>
        <w:rPr>
          <w:rFonts w:cs="Arial"/>
          <w:szCs w:val="24"/>
        </w:rPr>
      </w:pPr>
      <w:r w:rsidRPr="00816496">
        <w:rPr>
          <w:rFonts w:cs="Arial"/>
          <w:szCs w:val="24"/>
        </w:rPr>
        <w:t>01 Silencioso e Flexível de escape;</w:t>
      </w:r>
    </w:p>
    <w:p w14:paraId="4553E5D5" w14:textId="77777777" w:rsidR="00D72008" w:rsidRPr="00816496" w:rsidRDefault="00D72008" w:rsidP="00575E01">
      <w:pPr>
        <w:numPr>
          <w:ilvl w:val="0"/>
          <w:numId w:val="6"/>
        </w:numPr>
        <w:tabs>
          <w:tab w:val="clear" w:pos="720"/>
          <w:tab w:val="num" w:pos="1418"/>
        </w:tabs>
        <w:ind w:left="1418"/>
        <w:rPr>
          <w:rFonts w:cs="Arial"/>
          <w:szCs w:val="24"/>
        </w:rPr>
      </w:pPr>
      <w:r w:rsidRPr="00816496">
        <w:rPr>
          <w:rFonts w:cs="Arial"/>
          <w:szCs w:val="24"/>
        </w:rPr>
        <w:t>01 Tanque de combustível em polietileno;</w:t>
      </w:r>
    </w:p>
    <w:p w14:paraId="3EA4ECA1" w14:textId="77777777" w:rsidR="00D72008" w:rsidRPr="00816496" w:rsidRDefault="00D72008" w:rsidP="00575E01">
      <w:pPr>
        <w:numPr>
          <w:ilvl w:val="0"/>
          <w:numId w:val="6"/>
        </w:numPr>
        <w:tabs>
          <w:tab w:val="clear" w:pos="720"/>
          <w:tab w:val="num" w:pos="1418"/>
        </w:tabs>
        <w:ind w:left="1418"/>
        <w:rPr>
          <w:rFonts w:cs="Arial"/>
          <w:szCs w:val="24"/>
        </w:rPr>
      </w:pPr>
      <w:r w:rsidRPr="00816496">
        <w:rPr>
          <w:rFonts w:cs="Arial"/>
          <w:szCs w:val="24"/>
        </w:rPr>
        <w:t>01 Sistema de pré-aquecimento do motor;</w:t>
      </w:r>
    </w:p>
    <w:p w14:paraId="5816A491" w14:textId="77777777" w:rsidR="00D72008" w:rsidRPr="00816496" w:rsidRDefault="00D72008" w:rsidP="00575E01">
      <w:pPr>
        <w:numPr>
          <w:ilvl w:val="0"/>
          <w:numId w:val="6"/>
        </w:numPr>
        <w:tabs>
          <w:tab w:val="clear" w:pos="720"/>
          <w:tab w:val="num" w:pos="1418"/>
        </w:tabs>
        <w:ind w:left="1418"/>
        <w:rPr>
          <w:rFonts w:cs="Arial"/>
          <w:szCs w:val="24"/>
        </w:rPr>
      </w:pPr>
      <w:r w:rsidRPr="00816496">
        <w:rPr>
          <w:rFonts w:cs="Arial"/>
          <w:szCs w:val="24"/>
        </w:rPr>
        <w:t>01 Jogo de Manuais técnicos;</w:t>
      </w:r>
    </w:p>
    <w:p w14:paraId="77B444D6" w14:textId="77777777" w:rsidR="00D72008" w:rsidRPr="00816496" w:rsidRDefault="00D72008" w:rsidP="00D72008">
      <w:pPr>
        <w:rPr>
          <w:rFonts w:cs="Arial"/>
          <w:b/>
          <w:bCs/>
          <w:szCs w:val="24"/>
        </w:rPr>
      </w:pPr>
      <w:r w:rsidRPr="00816496">
        <w:rPr>
          <w:rFonts w:cs="Arial"/>
          <w:b/>
          <w:bCs/>
          <w:szCs w:val="24"/>
        </w:rPr>
        <w:t>2.1</w:t>
      </w:r>
      <w:r w:rsidRPr="00816496">
        <w:rPr>
          <w:rFonts w:cs="Arial"/>
          <w:b/>
          <w:bCs/>
          <w:szCs w:val="24"/>
        </w:rPr>
        <w:tab/>
        <w:t>Motor Diesel</w:t>
      </w:r>
    </w:p>
    <w:p w14:paraId="59C1B0BD" w14:textId="77777777" w:rsidR="00D72008" w:rsidRPr="00816496" w:rsidRDefault="00D72008" w:rsidP="00D72008">
      <w:pPr>
        <w:rPr>
          <w:rFonts w:cs="Arial"/>
          <w:szCs w:val="24"/>
        </w:rPr>
      </w:pPr>
      <w:r w:rsidRPr="00816496">
        <w:rPr>
          <w:rFonts w:cs="Arial"/>
          <w:szCs w:val="24"/>
        </w:rPr>
        <w:t xml:space="preserve">Motor Diesel, sistema de injeção direta, sistema de arrefecimento através de radiador com ventilador acoplado e tanque de expansão incorporado, 4 cilindros em linha, potência bruta compatível com o gerador a 1800 RPM em </w:t>
      </w:r>
      <w:proofErr w:type="spellStart"/>
      <w:r w:rsidRPr="00816496">
        <w:rPr>
          <w:rFonts w:cs="Arial"/>
          <w:szCs w:val="24"/>
        </w:rPr>
        <w:t>stand-by</w:t>
      </w:r>
      <w:proofErr w:type="spellEnd"/>
      <w:r w:rsidRPr="00816496">
        <w:rPr>
          <w:rFonts w:cs="Arial"/>
          <w:szCs w:val="24"/>
        </w:rPr>
        <w:t>, fabricação específica para acionamento de alternadores elétricos, com baixos índices de emissões e máximo aproveitamento do combustível.</w:t>
      </w:r>
    </w:p>
    <w:p w14:paraId="76A62B2F" w14:textId="77777777" w:rsidR="00D72008" w:rsidRPr="00816496" w:rsidRDefault="00D72008" w:rsidP="00D72008">
      <w:pPr>
        <w:rPr>
          <w:rFonts w:cs="Arial"/>
          <w:szCs w:val="24"/>
        </w:rPr>
      </w:pPr>
      <w:r w:rsidRPr="00816496">
        <w:rPr>
          <w:rFonts w:cs="Arial"/>
          <w:szCs w:val="24"/>
        </w:rPr>
        <w:t>As características técnicas principais do motor são as encontradas abaixo:</w:t>
      </w:r>
    </w:p>
    <w:p w14:paraId="5FD392D3" w14:textId="77777777" w:rsidR="00D72008" w:rsidRPr="00816496" w:rsidRDefault="00D72008" w:rsidP="00575E01">
      <w:pPr>
        <w:numPr>
          <w:ilvl w:val="0"/>
          <w:numId w:val="9"/>
        </w:numPr>
        <w:rPr>
          <w:rFonts w:cs="Arial"/>
          <w:szCs w:val="24"/>
        </w:rPr>
      </w:pPr>
      <w:r w:rsidRPr="00816496">
        <w:rPr>
          <w:rFonts w:cs="Arial"/>
          <w:szCs w:val="24"/>
        </w:rPr>
        <w:t>motor de partida elétrico 12V;</w:t>
      </w:r>
    </w:p>
    <w:p w14:paraId="52B48018" w14:textId="77777777" w:rsidR="00D72008" w:rsidRPr="00816496" w:rsidRDefault="00D72008" w:rsidP="00575E01">
      <w:pPr>
        <w:numPr>
          <w:ilvl w:val="0"/>
          <w:numId w:val="9"/>
        </w:numPr>
        <w:rPr>
          <w:rFonts w:cs="Arial"/>
          <w:szCs w:val="24"/>
        </w:rPr>
      </w:pPr>
      <w:r w:rsidRPr="00816496">
        <w:rPr>
          <w:rFonts w:cs="Arial"/>
          <w:szCs w:val="24"/>
        </w:rPr>
        <w:t>alternador de carga de baterias acionado por correia;</w:t>
      </w:r>
    </w:p>
    <w:p w14:paraId="71A2F195" w14:textId="77777777" w:rsidR="00D72008" w:rsidRPr="00816496" w:rsidRDefault="00D72008" w:rsidP="00575E01">
      <w:pPr>
        <w:numPr>
          <w:ilvl w:val="0"/>
          <w:numId w:val="9"/>
        </w:numPr>
        <w:rPr>
          <w:rFonts w:cs="Arial"/>
          <w:szCs w:val="24"/>
        </w:rPr>
      </w:pPr>
      <w:r w:rsidRPr="00816496">
        <w:rPr>
          <w:rFonts w:cs="Arial"/>
          <w:szCs w:val="24"/>
        </w:rPr>
        <w:lastRenderedPageBreak/>
        <w:t>bomba injetora;</w:t>
      </w:r>
    </w:p>
    <w:p w14:paraId="131ACB4E" w14:textId="77777777" w:rsidR="00D72008" w:rsidRPr="00816496" w:rsidRDefault="00D72008" w:rsidP="00575E01">
      <w:pPr>
        <w:numPr>
          <w:ilvl w:val="0"/>
          <w:numId w:val="9"/>
        </w:numPr>
        <w:rPr>
          <w:rFonts w:cs="Arial"/>
          <w:szCs w:val="24"/>
        </w:rPr>
      </w:pPr>
      <w:r w:rsidRPr="00816496">
        <w:rPr>
          <w:rFonts w:cs="Arial"/>
          <w:szCs w:val="24"/>
        </w:rPr>
        <w:t>governador mecânico;</w:t>
      </w:r>
    </w:p>
    <w:p w14:paraId="05F631A7" w14:textId="77777777" w:rsidR="00D72008" w:rsidRPr="00816496" w:rsidRDefault="00D72008" w:rsidP="00575E01">
      <w:pPr>
        <w:numPr>
          <w:ilvl w:val="0"/>
          <w:numId w:val="9"/>
        </w:numPr>
        <w:rPr>
          <w:rFonts w:cs="Arial"/>
          <w:szCs w:val="24"/>
        </w:rPr>
      </w:pPr>
      <w:r w:rsidRPr="00816496">
        <w:rPr>
          <w:rFonts w:cs="Arial"/>
          <w:szCs w:val="24"/>
        </w:rPr>
        <w:t xml:space="preserve">válvula </w:t>
      </w:r>
      <w:proofErr w:type="spellStart"/>
      <w:r w:rsidRPr="00816496">
        <w:rPr>
          <w:rFonts w:cs="Arial"/>
          <w:szCs w:val="24"/>
        </w:rPr>
        <w:t>solenóide</w:t>
      </w:r>
      <w:proofErr w:type="spellEnd"/>
      <w:r w:rsidRPr="00816496">
        <w:rPr>
          <w:rFonts w:cs="Arial"/>
          <w:szCs w:val="24"/>
        </w:rPr>
        <w:t xml:space="preserve"> de parada de combustível 12V;</w:t>
      </w:r>
    </w:p>
    <w:p w14:paraId="50DB7DA1" w14:textId="77777777" w:rsidR="00D72008" w:rsidRPr="00816496" w:rsidRDefault="00D72008" w:rsidP="00575E01">
      <w:pPr>
        <w:numPr>
          <w:ilvl w:val="0"/>
          <w:numId w:val="9"/>
        </w:numPr>
        <w:rPr>
          <w:rFonts w:cs="Arial"/>
          <w:szCs w:val="24"/>
        </w:rPr>
      </w:pPr>
      <w:r w:rsidRPr="00816496">
        <w:rPr>
          <w:rFonts w:cs="Arial"/>
          <w:szCs w:val="24"/>
        </w:rPr>
        <w:t>filtro de ar com elemento seco substituível e indicador de restrição;</w:t>
      </w:r>
    </w:p>
    <w:p w14:paraId="0F6F588A" w14:textId="77777777" w:rsidR="00D72008" w:rsidRPr="00816496" w:rsidRDefault="00D72008" w:rsidP="00575E01">
      <w:pPr>
        <w:numPr>
          <w:ilvl w:val="0"/>
          <w:numId w:val="9"/>
        </w:numPr>
        <w:rPr>
          <w:rFonts w:cs="Arial"/>
          <w:szCs w:val="24"/>
        </w:rPr>
      </w:pPr>
      <w:r w:rsidRPr="00816496">
        <w:rPr>
          <w:rFonts w:cs="Arial"/>
          <w:szCs w:val="24"/>
        </w:rPr>
        <w:t xml:space="preserve">filtro de combustível separador de água; </w:t>
      </w:r>
    </w:p>
    <w:p w14:paraId="3DA471D0" w14:textId="77777777" w:rsidR="00D72008" w:rsidRPr="00816496" w:rsidRDefault="00D72008" w:rsidP="00575E01">
      <w:pPr>
        <w:numPr>
          <w:ilvl w:val="0"/>
          <w:numId w:val="9"/>
        </w:numPr>
        <w:rPr>
          <w:rFonts w:cs="Arial"/>
          <w:szCs w:val="24"/>
        </w:rPr>
      </w:pPr>
      <w:r w:rsidRPr="00816496">
        <w:rPr>
          <w:rFonts w:cs="Arial"/>
          <w:szCs w:val="24"/>
        </w:rPr>
        <w:t>filtro de óleo lubrificante roscado de fluxo total.</w:t>
      </w:r>
    </w:p>
    <w:p w14:paraId="68AEFD92" w14:textId="77777777" w:rsidR="00D72008" w:rsidRPr="00816496" w:rsidRDefault="00D72008" w:rsidP="00D72008">
      <w:pPr>
        <w:rPr>
          <w:rFonts w:cs="Arial"/>
          <w:b/>
          <w:bCs/>
          <w:szCs w:val="24"/>
        </w:rPr>
      </w:pPr>
      <w:r w:rsidRPr="00816496">
        <w:rPr>
          <w:rFonts w:cs="Arial"/>
          <w:b/>
          <w:bCs/>
          <w:szCs w:val="24"/>
        </w:rPr>
        <w:t>2.2</w:t>
      </w:r>
      <w:r w:rsidRPr="00816496">
        <w:rPr>
          <w:rFonts w:cs="Arial"/>
          <w:b/>
          <w:bCs/>
          <w:szCs w:val="24"/>
        </w:rPr>
        <w:tab/>
        <w:t>Alternador</w:t>
      </w:r>
    </w:p>
    <w:p w14:paraId="1C42AF0B" w14:textId="77777777" w:rsidR="00D72008" w:rsidRPr="00816496" w:rsidRDefault="00D72008" w:rsidP="00D72008">
      <w:pPr>
        <w:rPr>
          <w:rFonts w:cs="Arial"/>
          <w:szCs w:val="24"/>
        </w:rPr>
      </w:pPr>
      <w:r w:rsidRPr="00816496">
        <w:rPr>
          <w:rFonts w:cs="Arial"/>
          <w:szCs w:val="24"/>
        </w:rPr>
        <w:t xml:space="preserve">Alternador, single </w:t>
      </w:r>
      <w:proofErr w:type="spellStart"/>
      <w:r w:rsidRPr="00816496">
        <w:rPr>
          <w:rFonts w:cs="Arial"/>
          <w:szCs w:val="24"/>
        </w:rPr>
        <w:t>bearing</w:t>
      </w:r>
      <w:proofErr w:type="spellEnd"/>
      <w:r w:rsidRPr="00816496">
        <w:rPr>
          <w:rFonts w:cs="Arial"/>
          <w:szCs w:val="24"/>
        </w:rPr>
        <w:t xml:space="preserve">, sem escovas, </w:t>
      </w:r>
      <w:proofErr w:type="spellStart"/>
      <w:r w:rsidRPr="00816496">
        <w:rPr>
          <w:rFonts w:cs="Arial"/>
          <w:szCs w:val="24"/>
        </w:rPr>
        <w:t>Brushless</w:t>
      </w:r>
      <w:proofErr w:type="spellEnd"/>
      <w:r w:rsidRPr="00816496">
        <w:rPr>
          <w:rFonts w:cs="Arial"/>
          <w:szCs w:val="24"/>
        </w:rPr>
        <w:t xml:space="preserve">, 4 </w:t>
      </w:r>
      <w:proofErr w:type="spellStart"/>
      <w:r w:rsidRPr="00816496">
        <w:rPr>
          <w:rFonts w:cs="Arial"/>
          <w:szCs w:val="24"/>
        </w:rPr>
        <w:t>pólos</w:t>
      </w:r>
      <w:proofErr w:type="spellEnd"/>
      <w:r w:rsidRPr="00816496">
        <w:rPr>
          <w:rFonts w:cs="Arial"/>
          <w:szCs w:val="24"/>
        </w:rPr>
        <w:t xml:space="preserve">, síncrono, trifásico, classe de isolação e elevação de temperatura H, </w:t>
      </w:r>
      <w:r w:rsidRPr="00816496">
        <w:rPr>
          <w:rFonts w:cs="Arial"/>
          <w:i/>
          <w:iCs/>
          <w:szCs w:val="24"/>
        </w:rPr>
        <w:t>impregnação à vácuo</w:t>
      </w:r>
      <w:r w:rsidRPr="00816496">
        <w:rPr>
          <w:rFonts w:cs="Arial"/>
          <w:szCs w:val="24"/>
        </w:rPr>
        <w:t xml:space="preserve">, grau de proteção IP-23, próprio para cargas deformantes, acoplamento direto ao motor através de discos flexíveis, arrefecimento por ventilador montado no próprio eixo, com regulador de tensão, 60 Hz, 1800 RPM, </w:t>
      </w:r>
      <w:proofErr w:type="spellStart"/>
      <w:r w:rsidRPr="00816496">
        <w:rPr>
          <w:rFonts w:cs="Arial"/>
          <w:szCs w:val="24"/>
        </w:rPr>
        <w:t>reconectável</w:t>
      </w:r>
      <w:proofErr w:type="spellEnd"/>
      <w:r w:rsidRPr="00816496">
        <w:rPr>
          <w:rFonts w:cs="Arial"/>
          <w:szCs w:val="24"/>
        </w:rPr>
        <w:t xml:space="preserve"> em diferentes tensões.</w:t>
      </w:r>
    </w:p>
    <w:p w14:paraId="45420D24" w14:textId="77777777" w:rsidR="00D72008" w:rsidRPr="00816496" w:rsidRDefault="00D72008" w:rsidP="00D72008">
      <w:pPr>
        <w:rPr>
          <w:rFonts w:cs="Arial"/>
          <w:b/>
          <w:bCs/>
          <w:szCs w:val="24"/>
        </w:rPr>
      </w:pPr>
      <w:r w:rsidRPr="00816496">
        <w:rPr>
          <w:rFonts w:cs="Arial"/>
          <w:b/>
          <w:bCs/>
          <w:szCs w:val="24"/>
        </w:rPr>
        <w:t>2.3</w:t>
      </w:r>
      <w:r w:rsidRPr="00816496">
        <w:rPr>
          <w:rFonts w:cs="Arial"/>
          <w:b/>
          <w:bCs/>
          <w:szCs w:val="24"/>
        </w:rPr>
        <w:tab/>
        <w:t>Controle</w:t>
      </w:r>
    </w:p>
    <w:p w14:paraId="11FEF73F" w14:textId="77777777" w:rsidR="00D72008" w:rsidRPr="00816496" w:rsidRDefault="00D72008" w:rsidP="00D72008">
      <w:pPr>
        <w:rPr>
          <w:rFonts w:cs="Arial"/>
          <w:szCs w:val="24"/>
        </w:rPr>
      </w:pPr>
      <w:r w:rsidRPr="00816496">
        <w:rPr>
          <w:rFonts w:cs="Arial"/>
          <w:szCs w:val="24"/>
        </w:rPr>
        <w:t>O quadro de comando e controle para grupos geradores, digital, com partida e parada manual, montado sobre o grupo gerador, com as características abaixo:</w:t>
      </w:r>
    </w:p>
    <w:p w14:paraId="7D5FE534" w14:textId="77777777" w:rsidR="00D72008" w:rsidRPr="00816496" w:rsidRDefault="00D72008" w:rsidP="00D72008">
      <w:pPr>
        <w:rPr>
          <w:rFonts w:cs="Arial"/>
          <w:bCs/>
          <w:szCs w:val="24"/>
        </w:rPr>
      </w:pPr>
      <w:r w:rsidRPr="00816496">
        <w:rPr>
          <w:rFonts w:cs="Arial"/>
          <w:bCs/>
          <w:szCs w:val="24"/>
        </w:rPr>
        <w:t>Dispositivos de Comando e Sinalização</w:t>
      </w:r>
    </w:p>
    <w:p w14:paraId="62E8FA5E" w14:textId="77777777" w:rsidR="00D72008" w:rsidRPr="00816496" w:rsidRDefault="00D72008" w:rsidP="00575E01">
      <w:pPr>
        <w:numPr>
          <w:ilvl w:val="0"/>
          <w:numId w:val="10"/>
        </w:numPr>
        <w:rPr>
          <w:rFonts w:cs="Arial"/>
          <w:szCs w:val="24"/>
        </w:rPr>
      </w:pPr>
      <w:r w:rsidRPr="00816496">
        <w:rPr>
          <w:rFonts w:cs="Arial"/>
          <w:szCs w:val="24"/>
        </w:rPr>
        <w:t>Display;</w:t>
      </w:r>
    </w:p>
    <w:p w14:paraId="1ED9D95E" w14:textId="77777777" w:rsidR="00D72008" w:rsidRPr="00816496" w:rsidRDefault="00D72008" w:rsidP="00575E01">
      <w:pPr>
        <w:numPr>
          <w:ilvl w:val="0"/>
          <w:numId w:val="10"/>
        </w:numPr>
        <w:rPr>
          <w:rFonts w:cs="Arial"/>
          <w:szCs w:val="24"/>
        </w:rPr>
      </w:pPr>
      <w:r w:rsidRPr="00816496">
        <w:rPr>
          <w:rFonts w:cs="Arial"/>
          <w:szCs w:val="24"/>
        </w:rPr>
        <w:t>Visor de cristal líquido;</w:t>
      </w:r>
    </w:p>
    <w:p w14:paraId="2674B03C" w14:textId="77777777" w:rsidR="00D72008" w:rsidRPr="00816496" w:rsidRDefault="00D72008" w:rsidP="00575E01">
      <w:pPr>
        <w:numPr>
          <w:ilvl w:val="0"/>
          <w:numId w:val="10"/>
        </w:numPr>
        <w:rPr>
          <w:rFonts w:cs="Arial"/>
          <w:szCs w:val="24"/>
        </w:rPr>
      </w:pPr>
      <w:r w:rsidRPr="00816496">
        <w:rPr>
          <w:rFonts w:cs="Arial"/>
          <w:szCs w:val="24"/>
        </w:rPr>
        <w:t>Botões do tipo membranas sensitivas;</w:t>
      </w:r>
    </w:p>
    <w:p w14:paraId="6599B367" w14:textId="77777777" w:rsidR="00D72008" w:rsidRPr="00816496" w:rsidRDefault="00D72008" w:rsidP="00575E01">
      <w:pPr>
        <w:numPr>
          <w:ilvl w:val="0"/>
          <w:numId w:val="10"/>
        </w:numPr>
        <w:rPr>
          <w:rFonts w:cs="Arial"/>
          <w:szCs w:val="24"/>
        </w:rPr>
      </w:pPr>
      <w:r w:rsidRPr="00816496">
        <w:rPr>
          <w:rFonts w:cs="Arial"/>
          <w:szCs w:val="24"/>
        </w:rPr>
        <w:t>Comando de partida e parada do grupo gerador;</w:t>
      </w:r>
    </w:p>
    <w:p w14:paraId="54846CCE" w14:textId="77777777" w:rsidR="00D72008" w:rsidRPr="00816496" w:rsidRDefault="00D72008" w:rsidP="00575E01">
      <w:pPr>
        <w:numPr>
          <w:ilvl w:val="0"/>
          <w:numId w:val="10"/>
        </w:numPr>
        <w:rPr>
          <w:rFonts w:cs="Arial"/>
          <w:szCs w:val="24"/>
        </w:rPr>
      </w:pPr>
      <w:r w:rsidRPr="00816496">
        <w:rPr>
          <w:rFonts w:cs="Arial"/>
          <w:szCs w:val="24"/>
        </w:rPr>
        <w:t>Temporização de partida e parada;</w:t>
      </w:r>
    </w:p>
    <w:p w14:paraId="774EF45F" w14:textId="77777777" w:rsidR="00D72008" w:rsidRPr="00816496" w:rsidRDefault="00D72008" w:rsidP="00575E01">
      <w:pPr>
        <w:numPr>
          <w:ilvl w:val="0"/>
          <w:numId w:val="10"/>
        </w:numPr>
        <w:rPr>
          <w:rFonts w:cs="Arial"/>
          <w:szCs w:val="24"/>
        </w:rPr>
      </w:pPr>
      <w:r w:rsidRPr="00816496">
        <w:rPr>
          <w:rFonts w:cs="Arial"/>
          <w:szCs w:val="24"/>
        </w:rPr>
        <w:t>Rotina de partida;</w:t>
      </w:r>
    </w:p>
    <w:p w14:paraId="2B01E30A" w14:textId="77777777" w:rsidR="00D72008" w:rsidRPr="00816496" w:rsidRDefault="00D72008" w:rsidP="00575E01">
      <w:pPr>
        <w:numPr>
          <w:ilvl w:val="0"/>
          <w:numId w:val="10"/>
        </w:numPr>
        <w:rPr>
          <w:rFonts w:cs="Arial"/>
          <w:szCs w:val="24"/>
        </w:rPr>
      </w:pPr>
      <w:r w:rsidRPr="00816496">
        <w:rPr>
          <w:rFonts w:cs="Arial"/>
          <w:szCs w:val="24"/>
        </w:rPr>
        <w:t>Ledes de Indicação;</w:t>
      </w:r>
    </w:p>
    <w:p w14:paraId="026FBA4C" w14:textId="77777777" w:rsidR="00D72008" w:rsidRPr="00816496" w:rsidRDefault="00D72008" w:rsidP="00575E01">
      <w:pPr>
        <w:numPr>
          <w:ilvl w:val="0"/>
          <w:numId w:val="10"/>
        </w:numPr>
        <w:rPr>
          <w:rFonts w:cs="Arial"/>
          <w:szCs w:val="24"/>
        </w:rPr>
      </w:pPr>
      <w:r w:rsidRPr="00816496">
        <w:rPr>
          <w:rFonts w:cs="Arial"/>
          <w:szCs w:val="24"/>
        </w:rPr>
        <w:t>Grupo em funcionamento;</w:t>
      </w:r>
    </w:p>
    <w:p w14:paraId="134AA9EA" w14:textId="77777777" w:rsidR="00D72008" w:rsidRPr="00816496" w:rsidRDefault="00D72008" w:rsidP="00575E01">
      <w:pPr>
        <w:numPr>
          <w:ilvl w:val="0"/>
          <w:numId w:val="10"/>
        </w:numPr>
        <w:rPr>
          <w:rFonts w:cs="Arial"/>
          <w:szCs w:val="24"/>
        </w:rPr>
      </w:pPr>
      <w:r w:rsidRPr="00816496">
        <w:rPr>
          <w:rFonts w:cs="Arial"/>
          <w:szCs w:val="24"/>
        </w:rPr>
        <w:t>Modo Automático;</w:t>
      </w:r>
    </w:p>
    <w:p w14:paraId="3265213F" w14:textId="77777777" w:rsidR="00D72008" w:rsidRPr="00816496" w:rsidRDefault="00D72008" w:rsidP="00575E01">
      <w:pPr>
        <w:numPr>
          <w:ilvl w:val="0"/>
          <w:numId w:val="10"/>
        </w:numPr>
        <w:rPr>
          <w:rFonts w:cs="Arial"/>
          <w:szCs w:val="24"/>
        </w:rPr>
      </w:pPr>
      <w:r w:rsidRPr="00816496">
        <w:rPr>
          <w:rFonts w:cs="Arial"/>
          <w:szCs w:val="24"/>
        </w:rPr>
        <w:t>Partida remota;</w:t>
      </w:r>
    </w:p>
    <w:p w14:paraId="6CB930F2" w14:textId="77777777" w:rsidR="00D72008" w:rsidRPr="00816496" w:rsidRDefault="00D72008" w:rsidP="00575E01">
      <w:pPr>
        <w:numPr>
          <w:ilvl w:val="0"/>
          <w:numId w:val="10"/>
        </w:numPr>
        <w:rPr>
          <w:rFonts w:cs="Arial"/>
          <w:szCs w:val="24"/>
        </w:rPr>
      </w:pPr>
      <w:r w:rsidRPr="00816496">
        <w:rPr>
          <w:rFonts w:cs="Arial"/>
          <w:szCs w:val="24"/>
        </w:rPr>
        <w:t>Alarme / Defeito;</w:t>
      </w:r>
    </w:p>
    <w:p w14:paraId="1797A38F" w14:textId="77777777" w:rsidR="00D72008" w:rsidRPr="00816496" w:rsidRDefault="00D72008" w:rsidP="00575E01">
      <w:pPr>
        <w:numPr>
          <w:ilvl w:val="0"/>
          <w:numId w:val="10"/>
        </w:numPr>
        <w:rPr>
          <w:rFonts w:cs="Arial"/>
          <w:szCs w:val="24"/>
        </w:rPr>
      </w:pPr>
      <w:r w:rsidRPr="00816496">
        <w:rPr>
          <w:rFonts w:cs="Arial"/>
          <w:szCs w:val="24"/>
        </w:rPr>
        <w:t>Desligamento;</w:t>
      </w:r>
    </w:p>
    <w:p w14:paraId="2F6A714D" w14:textId="77777777" w:rsidR="00D72008" w:rsidRPr="00816496" w:rsidRDefault="00D72008" w:rsidP="00575E01">
      <w:pPr>
        <w:numPr>
          <w:ilvl w:val="0"/>
          <w:numId w:val="10"/>
        </w:numPr>
        <w:rPr>
          <w:rFonts w:cs="Arial"/>
          <w:szCs w:val="24"/>
        </w:rPr>
      </w:pPr>
      <w:r w:rsidRPr="00816496">
        <w:rPr>
          <w:rFonts w:cs="Arial"/>
          <w:szCs w:val="24"/>
        </w:rPr>
        <w:lastRenderedPageBreak/>
        <w:t>Modo manual;</w:t>
      </w:r>
    </w:p>
    <w:p w14:paraId="21897456" w14:textId="77777777" w:rsidR="00D72008" w:rsidRPr="00816496" w:rsidRDefault="00D72008" w:rsidP="00D72008">
      <w:pPr>
        <w:rPr>
          <w:rFonts w:cs="Arial"/>
          <w:b/>
          <w:bCs/>
          <w:szCs w:val="24"/>
        </w:rPr>
      </w:pPr>
      <w:r w:rsidRPr="00816496">
        <w:rPr>
          <w:rFonts w:cs="Arial"/>
          <w:b/>
          <w:bCs/>
          <w:szCs w:val="24"/>
        </w:rPr>
        <w:t>2.4</w:t>
      </w:r>
      <w:r w:rsidRPr="00816496">
        <w:rPr>
          <w:rFonts w:cs="Arial"/>
          <w:b/>
          <w:bCs/>
          <w:szCs w:val="24"/>
        </w:rPr>
        <w:tab/>
        <w:t>Dispositivos de Monitoramento</w:t>
      </w:r>
    </w:p>
    <w:p w14:paraId="3140C728" w14:textId="77777777" w:rsidR="00D72008" w:rsidRPr="00816496" w:rsidRDefault="00D72008" w:rsidP="00D72008">
      <w:pPr>
        <w:rPr>
          <w:rFonts w:cs="Arial"/>
          <w:b/>
          <w:szCs w:val="24"/>
        </w:rPr>
      </w:pPr>
      <w:r w:rsidRPr="00816496">
        <w:rPr>
          <w:rFonts w:cs="Arial"/>
          <w:b/>
          <w:szCs w:val="24"/>
        </w:rPr>
        <w:t>2.4.1</w:t>
      </w:r>
      <w:r w:rsidRPr="00816496">
        <w:rPr>
          <w:rFonts w:cs="Arial"/>
          <w:b/>
          <w:szCs w:val="24"/>
        </w:rPr>
        <w:tab/>
        <w:t>Monitoramento do Motor:</w:t>
      </w:r>
    </w:p>
    <w:p w14:paraId="1D25210D" w14:textId="77777777" w:rsidR="00D72008" w:rsidRPr="00816496" w:rsidRDefault="00D72008" w:rsidP="00575E01">
      <w:pPr>
        <w:numPr>
          <w:ilvl w:val="0"/>
          <w:numId w:val="11"/>
        </w:numPr>
        <w:rPr>
          <w:rFonts w:cs="Arial"/>
          <w:szCs w:val="24"/>
        </w:rPr>
      </w:pPr>
      <w:r w:rsidRPr="00816496">
        <w:rPr>
          <w:rFonts w:cs="Arial"/>
          <w:szCs w:val="24"/>
        </w:rPr>
        <w:t>Temperatura da água;</w:t>
      </w:r>
    </w:p>
    <w:p w14:paraId="3471A932" w14:textId="77777777" w:rsidR="00D72008" w:rsidRPr="00816496" w:rsidRDefault="00D72008" w:rsidP="00575E01">
      <w:pPr>
        <w:numPr>
          <w:ilvl w:val="0"/>
          <w:numId w:val="11"/>
        </w:numPr>
        <w:rPr>
          <w:rFonts w:cs="Arial"/>
          <w:szCs w:val="24"/>
        </w:rPr>
      </w:pPr>
      <w:r w:rsidRPr="00816496">
        <w:rPr>
          <w:rFonts w:cs="Arial"/>
          <w:szCs w:val="24"/>
        </w:rPr>
        <w:t>Temperatura do óleo;</w:t>
      </w:r>
    </w:p>
    <w:p w14:paraId="0774A2DB" w14:textId="77777777" w:rsidR="00D72008" w:rsidRPr="00816496" w:rsidRDefault="00D72008" w:rsidP="00575E01">
      <w:pPr>
        <w:numPr>
          <w:ilvl w:val="0"/>
          <w:numId w:val="11"/>
        </w:numPr>
        <w:rPr>
          <w:rFonts w:cs="Arial"/>
          <w:szCs w:val="24"/>
        </w:rPr>
      </w:pPr>
      <w:r w:rsidRPr="00816496">
        <w:rPr>
          <w:rFonts w:cs="Arial"/>
          <w:szCs w:val="24"/>
        </w:rPr>
        <w:t>Rotação do motor;</w:t>
      </w:r>
    </w:p>
    <w:p w14:paraId="20986E2C" w14:textId="77777777" w:rsidR="00D72008" w:rsidRPr="00816496" w:rsidRDefault="00D72008" w:rsidP="00575E01">
      <w:pPr>
        <w:numPr>
          <w:ilvl w:val="0"/>
          <w:numId w:val="11"/>
        </w:numPr>
        <w:rPr>
          <w:rFonts w:cs="Arial"/>
          <w:szCs w:val="24"/>
        </w:rPr>
      </w:pPr>
      <w:r w:rsidRPr="00816496">
        <w:rPr>
          <w:rFonts w:cs="Arial"/>
          <w:szCs w:val="24"/>
        </w:rPr>
        <w:t>Tensão das baterias de partida.</w:t>
      </w:r>
    </w:p>
    <w:p w14:paraId="12C753D2" w14:textId="77777777" w:rsidR="00D72008" w:rsidRPr="00816496" w:rsidRDefault="00D72008" w:rsidP="00D72008">
      <w:pPr>
        <w:rPr>
          <w:rFonts w:cs="Arial"/>
          <w:b/>
          <w:szCs w:val="24"/>
        </w:rPr>
      </w:pPr>
      <w:r w:rsidRPr="00816496">
        <w:rPr>
          <w:rFonts w:cs="Arial"/>
          <w:b/>
          <w:szCs w:val="24"/>
        </w:rPr>
        <w:t>2.4.2</w:t>
      </w:r>
      <w:r w:rsidRPr="00816496">
        <w:rPr>
          <w:rFonts w:cs="Arial"/>
          <w:b/>
          <w:szCs w:val="24"/>
        </w:rPr>
        <w:tab/>
        <w:t>Monitoramento do Alternador:</w:t>
      </w:r>
    </w:p>
    <w:p w14:paraId="03E75DDC" w14:textId="77777777" w:rsidR="00D72008" w:rsidRPr="00816496" w:rsidRDefault="00D72008" w:rsidP="00575E01">
      <w:pPr>
        <w:numPr>
          <w:ilvl w:val="0"/>
          <w:numId w:val="12"/>
        </w:numPr>
        <w:rPr>
          <w:rFonts w:cs="Arial"/>
          <w:bCs/>
          <w:szCs w:val="24"/>
        </w:rPr>
      </w:pPr>
      <w:r w:rsidRPr="00816496">
        <w:rPr>
          <w:rFonts w:cs="Arial"/>
          <w:bCs/>
          <w:szCs w:val="24"/>
        </w:rPr>
        <w:t>Dispositivos de Proteção;</w:t>
      </w:r>
    </w:p>
    <w:p w14:paraId="5E0867BC" w14:textId="77777777" w:rsidR="00D72008" w:rsidRPr="00816496" w:rsidRDefault="00D72008" w:rsidP="00575E01">
      <w:pPr>
        <w:numPr>
          <w:ilvl w:val="0"/>
          <w:numId w:val="12"/>
        </w:numPr>
        <w:rPr>
          <w:rFonts w:cs="Arial"/>
          <w:szCs w:val="24"/>
        </w:rPr>
      </w:pPr>
      <w:r w:rsidRPr="00816496">
        <w:rPr>
          <w:rFonts w:cs="Arial"/>
          <w:szCs w:val="24"/>
        </w:rPr>
        <w:t>Proteções do motor;</w:t>
      </w:r>
    </w:p>
    <w:p w14:paraId="03807496" w14:textId="77777777" w:rsidR="00D72008" w:rsidRPr="00816496" w:rsidRDefault="00D72008" w:rsidP="00575E01">
      <w:pPr>
        <w:numPr>
          <w:ilvl w:val="0"/>
          <w:numId w:val="12"/>
        </w:numPr>
        <w:rPr>
          <w:rFonts w:cs="Arial"/>
          <w:szCs w:val="24"/>
        </w:rPr>
      </w:pPr>
      <w:proofErr w:type="spellStart"/>
      <w:r w:rsidRPr="00816496">
        <w:rPr>
          <w:rFonts w:cs="Arial"/>
          <w:szCs w:val="24"/>
        </w:rPr>
        <w:t>Sobrevelocidade</w:t>
      </w:r>
      <w:proofErr w:type="spellEnd"/>
      <w:r w:rsidRPr="00816496">
        <w:rPr>
          <w:rFonts w:cs="Arial"/>
          <w:szCs w:val="24"/>
        </w:rPr>
        <w:t>;</w:t>
      </w:r>
    </w:p>
    <w:p w14:paraId="7205576F" w14:textId="77777777" w:rsidR="00D72008" w:rsidRPr="00816496" w:rsidRDefault="00D72008" w:rsidP="00575E01">
      <w:pPr>
        <w:numPr>
          <w:ilvl w:val="0"/>
          <w:numId w:val="12"/>
        </w:numPr>
        <w:rPr>
          <w:rFonts w:cs="Arial"/>
          <w:szCs w:val="24"/>
        </w:rPr>
      </w:pPr>
      <w:r w:rsidRPr="00816496">
        <w:rPr>
          <w:rFonts w:cs="Arial"/>
          <w:szCs w:val="24"/>
        </w:rPr>
        <w:t>Baixa pressão de óleo;</w:t>
      </w:r>
    </w:p>
    <w:p w14:paraId="51F83F53" w14:textId="77777777" w:rsidR="00D72008" w:rsidRPr="00816496" w:rsidRDefault="00D72008" w:rsidP="00575E01">
      <w:pPr>
        <w:numPr>
          <w:ilvl w:val="0"/>
          <w:numId w:val="12"/>
        </w:numPr>
        <w:rPr>
          <w:rFonts w:cs="Arial"/>
          <w:szCs w:val="24"/>
        </w:rPr>
      </w:pPr>
      <w:r w:rsidRPr="00816496">
        <w:rPr>
          <w:rFonts w:cs="Arial"/>
          <w:szCs w:val="24"/>
        </w:rPr>
        <w:t>Alta temperatura da água;</w:t>
      </w:r>
    </w:p>
    <w:p w14:paraId="3BA232B0" w14:textId="77777777" w:rsidR="00D72008" w:rsidRPr="00816496" w:rsidRDefault="00D72008" w:rsidP="00575E01">
      <w:pPr>
        <w:numPr>
          <w:ilvl w:val="0"/>
          <w:numId w:val="12"/>
        </w:numPr>
        <w:rPr>
          <w:rFonts w:cs="Arial"/>
          <w:szCs w:val="24"/>
        </w:rPr>
      </w:pPr>
      <w:r w:rsidRPr="00816496">
        <w:rPr>
          <w:rFonts w:cs="Arial"/>
          <w:szCs w:val="24"/>
        </w:rPr>
        <w:t>Tensão de bateria;</w:t>
      </w:r>
    </w:p>
    <w:p w14:paraId="587F541E" w14:textId="77777777" w:rsidR="00D72008" w:rsidRPr="00816496" w:rsidRDefault="00D72008" w:rsidP="00575E01">
      <w:pPr>
        <w:numPr>
          <w:ilvl w:val="0"/>
          <w:numId w:val="12"/>
        </w:numPr>
        <w:rPr>
          <w:rFonts w:cs="Arial"/>
          <w:szCs w:val="24"/>
        </w:rPr>
      </w:pPr>
      <w:r w:rsidRPr="00816496">
        <w:rPr>
          <w:rFonts w:cs="Arial"/>
          <w:szCs w:val="24"/>
        </w:rPr>
        <w:t>Falha na partida;</w:t>
      </w:r>
    </w:p>
    <w:p w14:paraId="27CAD5FF" w14:textId="77777777" w:rsidR="00D72008" w:rsidRPr="00816496" w:rsidRDefault="00D72008" w:rsidP="00575E01">
      <w:pPr>
        <w:numPr>
          <w:ilvl w:val="0"/>
          <w:numId w:val="12"/>
        </w:numPr>
        <w:rPr>
          <w:rFonts w:cs="Arial"/>
          <w:szCs w:val="24"/>
        </w:rPr>
      </w:pPr>
      <w:r w:rsidRPr="00816496">
        <w:rPr>
          <w:rFonts w:cs="Arial"/>
          <w:szCs w:val="24"/>
        </w:rPr>
        <w:t>Auto - diagnóstico dos sensores;</w:t>
      </w:r>
    </w:p>
    <w:p w14:paraId="2B805BF9" w14:textId="77777777" w:rsidR="00D72008" w:rsidRPr="00816496" w:rsidRDefault="00D72008" w:rsidP="00575E01">
      <w:pPr>
        <w:numPr>
          <w:ilvl w:val="0"/>
          <w:numId w:val="12"/>
        </w:numPr>
        <w:rPr>
          <w:rFonts w:cs="Arial"/>
          <w:szCs w:val="24"/>
        </w:rPr>
      </w:pPr>
      <w:r w:rsidRPr="00816496">
        <w:rPr>
          <w:rFonts w:cs="Arial"/>
          <w:szCs w:val="24"/>
        </w:rPr>
        <w:t>Proteções do alternador;</w:t>
      </w:r>
    </w:p>
    <w:p w14:paraId="76552C1B" w14:textId="77777777" w:rsidR="00D72008" w:rsidRPr="00816496" w:rsidRDefault="00D72008" w:rsidP="00575E01">
      <w:pPr>
        <w:numPr>
          <w:ilvl w:val="0"/>
          <w:numId w:val="12"/>
        </w:numPr>
        <w:rPr>
          <w:rFonts w:cs="Arial"/>
          <w:szCs w:val="24"/>
        </w:rPr>
      </w:pPr>
      <w:r w:rsidRPr="00816496">
        <w:rPr>
          <w:rFonts w:cs="Arial"/>
          <w:szCs w:val="24"/>
        </w:rPr>
        <w:t>Sobre / Sub tensão do alternador;</w:t>
      </w:r>
    </w:p>
    <w:p w14:paraId="3C8A010B" w14:textId="77777777" w:rsidR="00D72008" w:rsidRPr="00816496" w:rsidRDefault="00D72008" w:rsidP="00575E01">
      <w:pPr>
        <w:numPr>
          <w:ilvl w:val="0"/>
          <w:numId w:val="12"/>
        </w:numPr>
        <w:rPr>
          <w:rFonts w:cs="Arial"/>
          <w:szCs w:val="24"/>
        </w:rPr>
      </w:pPr>
      <w:r w:rsidRPr="00816496">
        <w:rPr>
          <w:rFonts w:cs="Arial"/>
          <w:szCs w:val="24"/>
        </w:rPr>
        <w:t>Sobrecorrente;</w:t>
      </w:r>
    </w:p>
    <w:p w14:paraId="1556D8F1" w14:textId="77777777" w:rsidR="00D72008" w:rsidRPr="00816496" w:rsidRDefault="00D72008" w:rsidP="00575E01">
      <w:pPr>
        <w:numPr>
          <w:ilvl w:val="0"/>
          <w:numId w:val="12"/>
        </w:numPr>
        <w:rPr>
          <w:rFonts w:cs="Arial"/>
          <w:szCs w:val="24"/>
        </w:rPr>
      </w:pPr>
      <w:r w:rsidRPr="00816496">
        <w:rPr>
          <w:rFonts w:cs="Arial"/>
          <w:szCs w:val="24"/>
        </w:rPr>
        <w:t xml:space="preserve">Sobre / Sub </w:t>
      </w:r>
      <w:proofErr w:type="spellStart"/>
      <w:r w:rsidRPr="00816496">
        <w:rPr>
          <w:rFonts w:cs="Arial"/>
          <w:szCs w:val="24"/>
        </w:rPr>
        <w:t>freqüência</w:t>
      </w:r>
      <w:proofErr w:type="spellEnd"/>
      <w:r w:rsidRPr="00816496">
        <w:rPr>
          <w:rFonts w:cs="Arial"/>
          <w:szCs w:val="24"/>
        </w:rPr>
        <w:t>;</w:t>
      </w:r>
    </w:p>
    <w:p w14:paraId="3FCD5624" w14:textId="77777777" w:rsidR="00D72008" w:rsidRPr="00816496" w:rsidRDefault="00D72008" w:rsidP="00575E01">
      <w:pPr>
        <w:numPr>
          <w:ilvl w:val="0"/>
          <w:numId w:val="12"/>
        </w:numPr>
        <w:rPr>
          <w:rFonts w:cs="Arial"/>
          <w:szCs w:val="24"/>
        </w:rPr>
      </w:pPr>
      <w:r w:rsidRPr="00816496">
        <w:rPr>
          <w:rFonts w:cs="Arial"/>
          <w:szCs w:val="24"/>
        </w:rPr>
        <w:t>Perda de excitação;</w:t>
      </w:r>
    </w:p>
    <w:p w14:paraId="436E6C95" w14:textId="77777777" w:rsidR="00D72008" w:rsidRPr="00816496" w:rsidRDefault="00D72008" w:rsidP="00575E01">
      <w:pPr>
        <w:numPr>
          <w:ilvl w:val="0"/>
          <w:numId w:val="12"/>
        </w:numPr>
        <w:rPr>
          <w:rFonts w:cs="Arial"/>
          <w:szCs w:val="24"/>
        </w:rPr>
      </w:pPr>
      <w:r w:rsidRPr="00816496">
        <w:rPr>
          <w:rFonts w:cs="Arial"/>
          <w:szCs w:val="24"/>
        </w:rPr>
        <w:t>Sobrecarga no campo de excitação;</w:t>
      </w:r>
    </w:p>
    <w:p w14:paraId="7E48713C" w14:textId="77777777" w:rsidR="00D72008" w:rsidRPr="00816496" w:rsidRDefault="00D72008" w:rsidP="00575E01">
      <w:pPr>
        <w:numPr>
          <w:ilvl w:val="0"/>
          <w:numId w:val="12"/>
        </w:numPr>
        <w:rPr>
          <w:rFonts w:cs="Arial"/>
          <w:szCs w:val="24"/>
        </w:rPr>
      </w:pPr>
      <w:r w:rsidRPr="00816496">
        <w:rPr>
          <w:rFonts w:cs="Arial"/>
          <w:szCs w:val="24"/>
        </w:rPr>
        <w:t>Entradas e Saídas configuráveis.</w:t>
      </w:r>
    </w:p>
    <w:p w14:paraId="3C2CF439" w14:textId="77777777" w:rsidR="00D72008" w:rsidRPr="00816496" w:rsidRDefault="00D72008" w:rsidP="00D72008">
      <w:pPr>
        <w:rPr>
          <w:rFonts w:cs="Arial"/>
          <w:szCs w:val="24"/>
        </w:rPr>
      </w:pPr>
    </w:p>
    <w:p w14:paraId="23A1F810" w14:textId="77777777" w:rsidR="00D72008" w:rsidRPr="00816496" w:rsidRDefault="00D72008" w:rsidP="00D72008">
      <w:pPr>
        <w:rPr>
          <w:rFonts w:cs="Arial"/>
          <w:szCs w:val="24"/>
        </w:rPr>
      </w:pPr>
    </w:p>
    <w:p w14:paraId="17B650FC" w14:textId="77777777" w:rsidR="00D72008" w:rsidRPr="00816496" w:rsidRDefault="00D72008" w:rsidP="00D72008">
      <w:pPr>
        <w:rPr>
          <w:rFonts w:cs="Arial"/>
          <w:szCs w:val="24"/>
        </w:rPr>
      </w:pPr>
    </w:p>
    <w:p w14:paraId="484D9EDA" w14:textId="77777777" w:rsidR="00D72008" w:rsidRPr="00816496" w:rsidRDefault="00D72008" w:rsidP="00D72008">
      <w:pPr>
        <w:rPr>
          <w:rFonts w:cs="Arial"/>
          <w:b/>
          <w:bCs/>
          <w:szCs w:val="24"/>
        </w:rPr>
      </w:pPr>
      <w:r w:rsidRPr="00816496">
        <w:rPr>
          <w:rFonts w:cs="Arial"/>
          <w:b/>
          <w:bCs/>
          <w:szCs w:val="24"/>
        </w:rPr>
        <w:lastRenderedPageBreak/>
        <w:t>3.</w:t>
      </w:r>
      <w:r w:rsidRPr="00816496">
        <w:rPr>
          <w:rFonts w:cs="Arial"/>
          <w:b/>
          <w:bCs/>
          <w:szCs w:val="24"/>
        </w:rPr>
        <w:tab/>
        <w:t>QUADRO DE TRANSFERÊNCIA</w:t>
      </w:r>
    </w:p>
    <w:p w14:paraId="64D3D9B9" w14:textId="77777777" w:rsidR="00D72008" w:rsidRPr="00816496" w:rsidRDefault="00D72008" w:rsidP="00D72008">
      <w:pPr>
        <w:rPr>
          <w:rFonts w:cs="Arial"/>
          <w:bCs/>
          <w:i/>
          <w:iCs/>
          <w:szCs w:val="24"/>
        </w:rPr>
      </w:pPr>
      <w:r w:rsidRPr="00816496">
        <w:rPr>
          <w:rFonts w:cs="Arial"/>
          <w:szCs w:val="24"/>
        </w:rPr>
        <w:t xml:space="preserve">Quadro de transferência automático, composto por avançado mecanismo desenvolvido especificamente para transferência de fontes de energia, com entrada e saída </w:t>
      </w:r>
      <w:proofErr w:type="spellStart"/>
      <w:r w:rsidRPr="00816496">
        <w:rPr>
          <w:rFonts w:cs="Arial"/>
          <w:szCs w:val="24"/>
        </w:rPr>
        <w:t>tetrapolar</w:t>
      </w:r>
      <w:proofErr w:type="spellEnd"/>
      <w:r w:rsidRPr="00816496">
        <w:rPr>
          <w:rFonts w:cs="Arial"/>
          <w:szCs w:val="24"/>
        </w:rPr>
        <w:t>, preparado para funcionamento em regime de transferência aberta, com interrupção momentânea durante a comutação das fontes</w:t>
      </w:r>
      <w:r w:rsidRPr="00816496">
        <w:rPr>
          <w:rFonts w:cs="Arial"/>
          <w:bCs/>
          <w:i/>
          <w:iCs/>
          <w:szCs w:val="24"/>
        </w:rPr>
        <w:t>.</w:t>
      </w:r>
    </w:p>
    <w:p w14:paraId="2E5487D1" w14:textId="77777777" w:rsidR="00D72008" w:rsidRPr="00816496" w:rsidRDefault="00D72008" w:rsidP="00D72008">
      <w:pPr>
        <w:rPr>
          <w:rFonts w:cs="Arial"/>
          <w:szCs w:val="24"/>
        </w:rPr>
      </w:pPr>
      <w:r w:rsidRPr="00816496">
        <w:rPr>
          <w:rFonts w:cs="Arial"/>
          <w:szCs w:val="24"/>
        </w:rPr>
        <w:t>O quadro de transferência automático será equipado com comando e controle, digital</w:t>
      </w:r>
      <w:r w:rsidRPr="00816496">
        <w:rPr>
          <w:rFonts w:cs="Arial"/>
          <w:bCs/>
          <w:szCs w:val="24"/>
        </w:rPr>
        <w:t xml:space="preserve">. </w:t>
      </w:r>
      <w:r w:rsidRPr="00816496">
        <w:rPr>
          <w:rFonts w:cs="Arial"/>
          <w:szCs w:val="24"/>
        </w:rPr>
        <w:t>A interface do painel possibilita a visualização de indicação de status da transferência, posição da transferência e indicações de controle. A interface também possibilita a configuração dos parâmetros do sistema e ajustes.</w:t>
      </w:r>
    </w:p>
    <w:p w14:paraId="7BEB2F32" w14:textId="77777777" w:rsidR="00D72008" w:rsidRPr="00816496" w:rsidRDefault="00D72008" w:rsidP="00D72008">
      <w:pPr>
        <w:rPr>
          <w:rFonts w:cs="Arial"/>
          <w:b/>
          <w:bCs/>
          <w:szCs w:val="24"/>
        </w:rPr>
      </w:pPr>
      <w:r w:rsidRPr="00816496">
        <w:rPr>
          <w:rFonts w:cs="Arial"/>
          <w:b/>
          <w:bCs/>
          <w:szCs w:val="24"/>
        </w:rPr>
        <w:t>3.1</w:t>
      </w:r>
      <w:r w:rsidRPr="00816496">
        <w:rPr>
          <w:rFonts w:cs="Arial"/>
          <w:b/>
          <w:bCs/>
          <w:szCs w:val="24"/>
        </w:rPr>
        <w:tab/>
        <w:t>Dispositivos de Comando e Sinalização</w:t>
      </w:r>
    </w:p>
    <w:p w14:paraId="087E7BF1" w14:textId="77777777" w:rsidR="00D72008" w:rsidRPr="00816496" w:rsidRDefault="00D72008" w:rsidP="00575E01">
      <w:pPr>
        <w:numPr>
          <w:ilvl w:val="0"/>
          <w:numId w:val="13"/>
        </w:numPr>
        <w:rPr>
          <w:rFonts w:cs="Arial"/>
          <w:szCs w:val="24"/>
        </w:rPr>
      </w:pPr>
      <w:r w:rsidRPr="00816496">
        <w:rPr>
          <w:rFonts w:cs="Arial"/>
          <w:szCs w:val="24"/>
        </w:rPr>
        <w:t>Botões de Controle;</w:t>
      </w:r>
    </w:p>
    <w:p w14:paraId="776579E1" w14:textId="77777777" w:rsidR="00D72008" w:rsidRPr="00816496" w:rsidRDefault="00D72008" w:rsidP="00575E01">
      <w:pPr>
        <w:numPr>
          <w:ilvl w:val="0"/>
          <w:numId w:val="13"/>
        </w:numPr>
        <w:rPr>
          <w:rFonts w:cs="Arial"/>
          <w:szCs w:val="24"/>
        </w:rPr>
      </w:pPr>
      <w:r w:rsidRPr="00816496">
        <w:rPr>
          <w:rFonts w:cs="Arial"/>
          <w:szCs w:val="24"/>
        </w:rPr>
        <w:t>Test;</w:t>
      </w:r>
    </w:p>
    <w:p w14:paraId="0B01A8D3" w14:textId="77777777" w:rsidR="00D72008" w:rsidRPr="00816496" w:rsidRDefault="00D72008" w:rsidP="00575E01">
      <w:pPr>
        <w:numPr>
          <w:ilvl w:val="0"/>
          <w:numId w:val="13"/>
        </w:numPr>
        <w:rPr>
          <w:rFonts w:cs="Arial"/>
          <w:szCs w:val="24"/>
        </w:rPr>
      </w:pPr>
      <w:proofErr w:type="spellStart"/>
      <w:r w:rsidRPr="00816496">
        <w:rPr>
          <w:rFonts w:cs="Arial"/>
          <w:szCs w:val="24"/>
        </w:rPr>
        <w:t>Override</w:t>
      </w:r>
      <w:proofErr w:type="spellEnd"/>
      <w:r w:rsidRPr="00816496">
        <w:rPr>
          <w:rFonts w:cs="Arial"/>
          <w:szCs w:val="24"/>
        </w:rPr>
        <w:t>;</w:t>
      </w:r>
    </w:p>
    <w:p w14:paraId="59B65256" w14:textId="77777777" w:rsidR="00D72008" w:rsidRPr="00816496" w:rsidRDefault="00D72008" w:rsidP="00575E01">
      <w:pPr>
        <w:numPr>
          <w:ilvl w:val="0"/>
          <w:numId w:val="13"/>
        </w:numPr>
        <w:rPr>
          <w:rFonts w:cs="Arial"/>
          <w:szCs w:val="24"/>
        </w:rPr>
      </w:pPr>
      <w:proofErr w:type="spellStart"/>
      <w:r w:rsidRPr="00816496">
        <w:rPr>
          <w:rFonts w:cs="Arial"/>
          <w:szCs w:val="24"/>
        </w:rPr>
        <w:t>Leds</w:t>
      </w:r>
      <w:proofErr w:type="spellEnd"/>
      <w:r w:rsidRPr="00816496">
        <w:rPr>
          <w:rFonts w:cs="Arial"/>
          <w:szCs w:val="24"/>
        </w:rPr>
        <w:t xml:space="preserve"> de Sinalização;</w:t>
      </w:r>
    </w:p>
    <w:p w14:paraId="4281831C" w14:textId="77777777" w:rsidR="00D72008" w:rsidRPr="00816496" w:rsidRDefault="00D72008" w:rsidP="00575E01">
      <w:pPr>
        <w:numPr>
          <w:ilvl w:val="0"/>
          <w:numId w:val="13"/>
        </w:numPr>
        <w:rPr>
          <w:rFonts w:cs="Arial"/>
          <w:szCs w:val="24"/>
        </w:rPr>
      </w:pPr>
      <w:r w:rsidRPr="00816496">
        <w:rPr>
          <w:rFonts w:cs="Arial"/>
          <w:szCs w:val="24"/>
        </w:rPr>
        <w:t>Rede Presente;</w:t>
      </w:r>
    </w:p>
    <w:p w14:paraId="7D8FA927" w14:textId="77777777" w:rsidR="00D72008" w:rsidRPr="00816496" w:rsidRDefault="00D72008" w:rsidP="00575E01">
      <w:pPr>
        <w:numPr>
          <w:ilvl w:val="0"/>
          <w:numId w:val="13"/>
        </w:numPr>
        <w:rPr>
          <w:rFonts w:cs="Arial"/>
          <w:szCs w:val="24"/>
        </w:rPr>
      </w:pPr>
      <w:r w:rsidRPr="00816496">
        <w:rPr>
          <w:rFonts w:cs="Arial"/>
          <w:szCs w:val="24"/>
        </w:rPr>
        <w:t>Rede alimentando a carga;</w:t>
      </w:r>
    </w:p>
    <w:p w14:paraId="0B593129" w14:textId="77777777" w:rsidR="00D72008" w:rsidRPr="00816496" w:rsidRDefault="00D72008" w:rsidP="00575E01">
      <w:pPr>
        <w:numPr>
          <w:ilvl w:val="0"/>
          <w:numId w:val="13"/>
        </w:numPr>
        <w:rPr>
          <w:rFonts w:cs="Arial"/>
          <w:szCs w:val="24"/>
        </w:rPr>
      </w:pPr>
      <w:r w:rsidRPr="00816496">
        <w:rPr>
          <w:rFonts w:cs="Arial"/>
          <w:szCs w:val="24"/>
        </w:rPr>
        <w:t>Gerador em funcionamento;</w:t>
      </w:r>
    </w:p>
    <w:p w14:paraId="77BFAC43" w14:textId="77777777" w:rsidR="00D72008" w:rsidRPr="00816496" w:rsidRDefault="00D72008" w:rsidP="00575E01">
      <w:pPr>
        <w:numPr>
          <w:ilvl w:val="0"/>
          <w:numId w:val="13"/>
        </w:numPr>
        <w:rPr>
          <w:rFonts w:cs="Arial"/>
          <w:szCs w:val="24"/>
        </w:rPr>
      </w:pPr>
      <w:r w:rsidRPr="00816496">
        <w:rPr>
          <w:rFonts w:cs="Arial"/>
          <w:szCs w:val="24"/>
        </w:rPr>
        <w:t>Gerador alimentando a carga;</w:t>
      </w:r>
    </w:p>
    <w:p w14:paraId="0F40734A" w14:textId="77777777" w:rsidR="00D72008" w:rsidRPr="00816496" w:rsidRDefault="00D72008" w:rsidP="00575E01">
      <w:pPr>
        <w:numPr>
          <w:ilvl w:val="0"/>
          <w:numId w:val="13"/>
        </w:numPr>
        <w:rPr>
          <w:rFonts w:cs="Arial"/>
          <w:szCs w:val="24"/>
        </w:rPr>
      </w:pPr>
      <w:r w:rsidRPr="00816496">
        <w:rPr>
          <w:rFonts w:cs="Arial"/>
          <w:szCs w:val="24"/>
        </w:rPr>
        <w:t xml:space="preserve">Sinalização </w:t>
      </w:r>
      <w:proofErr w:type="spellStart"/>
      <w:r w:rsidRPr="00816496">
        <w:rPr>
          <w:rFonts w:cs="Arial"/>
          <w:szCs w:val="24"/>
        </w:rPr>
        <w:t>pré</w:t>
      </w:r>
      <w:proofErr w:type="spellEnd"/>
      <w:r w:rsidRPr="00816496">
        <w:rPr>
          <w:rFonts w:cs="Arial"/>
          <w:szCs w:val="24"/>
        </w:rPr>
        <w:t>-transferência;</w:t>
      </w:r>
    </w:p>
    <w:p w14:paraId="3693958E" w14:textId="77777777" w:rsidR="00D72008" w:rsidRPr="00816496" w:rsidRDefault="00D72008" w:rsidP="00575E01">
      <w:pPr>
        <w:numPr>
          <w:ilvl w:val="0"/>
          <w:numId w:val="13"/>
        </w:numPr>
        <w:rPr>
          <w:rFonts w:cs="Arial"/>
          <w:szCs w:val="24"/>
        </w:rPr>
      </w:pPr>
      <w:r w:rsidRPr="00816496">
        <w:rPr>
          <w:rFonts w:cs="Arial"/>
          <w:szCs w:val="24"/>
        </w:rPr>
        <w:t>Sinal para elevadores;</w:t>
      </w:r>
    </w:p>
    <w:p w14:paraId="56DD40DA" w14:textId="77777777" w:rsidR="00D72008" w:rsidRPr="00816496" w:rsidRDefault="00D72008" w:rsidP="00D72008">
      <w:pPr>
        <w:rPr>
          <w:rFonts w:cs="Arial"/>
          <w:b/>
          <w:bCs/>
          <w:szCs w:val="24"/>
        </w:rPr>
      </w:pPr>
      <w:r w:rsidRPr="00816496">
        <w:rPr>
          <w:rFonts w:cs="Arial"/>
          <w:b/>
          <w:bCs/>
          <w:szCs w:val="24"/>
        </w:rPr>
        <w:t>3.2</w:t>
      </w:r>
      <w:r w:rsidRPr="00816496">
        <w:rPr>
          <w:rFonts w:cs="Arial"/>
          <w:b/>
          <w:bCs/>
          <w:szCs w:val="24"/>
        </w:rPr>
        <w:tab/>
        <w:t>Dispositivos de Monitoramento e Configuração</w:t>
      </w:r>
    </w:p>
    <w:p w14:paraId="010DC3FD" w14:textId="77777777" w:rsidR="00D72008" w:rsidRPr="00816496" w:rsidRDefault="00D72008" w:rsidP="00D72008">
      <w:pPr>
        <w:ind w:left="360"/>
        <w:rPr>
          <w:rFonts w:cs="Arial"/>
          <w:szCs w:val="24"/>
        </w:rPr>
      </w:pPr>
      <w:r w:rsidRPr="00816496">
        <w:rPr>
          <w:rFonts w:cs="Arial"/>
          <w:szCs w:val="24"/>
        </w:rPr>
        <w:t>Monitoramento da Rede:</w:t>
      </w:r>
    </w:p>
    <w:p w14:paraId="08247DC1" w14:textId="77777777" w:rsidR="00D72008" w:rsidRPr="00816496" w:rsidRDefault="00D72008" w:rsidP="00575E01">
      <w:pPr>
        <w:numPr>
          <w:ilvl w:val="0"/>
          <w:numId w:val="14"/>
        </w:numPr>
        <w:rPr>
          <w:rFonts w:cs="Arial"/>
          <w:szCs w:val="24"/>
        </w:rPr>
      </w:pPr>
      <w:proofErr w:type="spellStart"/>
      <w:r w:rsidRPr="00816496">
        <w:rPr>
          <w:rFonts w:cs="Arial"/>
          <w:szCs w:val="24"/>
        </w:rPr>
        <w:t>Subtensão</w:t>
      </w:r>
      <w:proofErr w:type="spellEnd"/>
      <w:r w:rsidRPr="00816496">
        <w:rPr>
          <w:rFonts w:cs="Arial"/>
          <w:szCs w:val="24"/>
        </w:rPr>
        <w:t xml:space="preserve"> da Rede;</w:t>
      </w:r>
    </w:p>
    <w:p w14:paraId="7AF91B78" w14:textId="77777777" w:rsidR="00D72008" w:rsidRPr="00816496" w:rsidRDefault="00D72008" w:rsidP="00575E01">
      <w:pPr>
        <w:numPr>
          <w:ilvl w:val="0"/>
          <w:numId w:val="14"/>
        </w:numPr>
        <w:rPr>
          <w:rFonts w:cs="Arial"/>
          <w:szCs w:val="24"/>
        </w:rPr>
      </w:pPr>
      <w:proofErr w:type="spellStart"/>
      <w:r w:rsidRPr="00816496">
        <w:rPr>
          <w:rFonts w:cs="Arial"/>
          <w:szCs w:val="24"/>
        </w:rPr>
        <w:t>Subfrequência</w:t>
      </w:r>
      <w:proofErr w:type="spellEnd"/>
      <w:r w:rsidRPr="00816496">
        <w:rPr>
          <w:rFonts w:cs="Arial"/>
          <w:szCs w:val="24"/>
        </w:rPr>
        <w:t xml:space="preserve"> da Rede;</w:t>
      </w:r>
    </w:p>
    <w:p w14:paraId="419FC570" w14:textId="77777777" w:rsidR="00D72008" w:rsidRPr="00816496" w:rsidRDefault="00D72008" w:rsidP="00D72008">
      <w:pPr>
        <w:ind w:left="360"/>
        <w:rPr>
          <w:rFonts w:cs="Arial"/>
          <w:szCs w:val="24"/>
        </w:rPr>
      </w:pPr>
      <w:r w:rsidRPr="00816496">
        <w:rPr>
          <w:rFonts w:cs="Arial"/>
          <w:szCs w:val="24"/>
        </w:rPr>
        <w:t>Configuração do Sistema:</w:t>
      </w:r>
    </w:p>
    <w:p w14:paraId="29663F11" w14:textId="77777777" w:rsidR="00D72008" w:rsidRPr="00816496" w:rsidRDefault="00D72008" w:rsidP="00575E01">
      <w:pPr>
        <w:numPr>
          <w:ilvl w:val="0"/>
          <w:numId w:val="14"/>
        </w:numPr>
        <w:rPr>
          <w:rFonts w:cs="Arial"/>
          <w:szCs w:val="24"/>
        </w:rPr>
      </w:pPr>
      <w:r w:rsidRPr="00816496">
        <w:rPr>
          <w:rFonts w:cs="Arial"/>
          <w:szCs w:val="24"/>
        </w:rPr>
        <w:t>Tempo de confirmação de falha de rede;</w:t>
      </w:r>
    </w:p>
    <w:p w14:paraId="528E3FCC" w14:textId="77777777" w:rsidR="00D72008" w:rsidRPr="00816496" w:rsidRDefault="00D72008" w:rsidP="00575E01">
      <w:pPr>
        <w:numPr>
          <w:ilvl w:val="0"/>
          <w:numId w:val="14"/>
        </w:numPr>
        <w:rPr>
          <w:rFonts w:cs="Arial"/>
          <w:szCs w:val="24"/>
        </w:rPr>
      </w:pPr>
      <w:r w:rsidRPr="00816496">
        <w:rPr>
          <w:rFonts w:cs="Arial"/>
          <w:szCs w:val="24"/>
        </w:rPr>
        <w:t>Tempo de transferência rede -&gt; gerador;</w:t>
      </w:r>
    </w:p>
    <w:p w14:paraId="36326008" w14:textId="77777777" w:rsidR="00D72008" w:rsidRPr="00816496" w:rsidRDefault="00D72008" w:rsidP="00575E01">
      <w:pPr>
        <w:numPr>
          <w:ilvl w:val="0"/>
          <w:numId w:val="14"/>
        </w:numPr>
        <w:rPr>
          <w:rFonts w:cs="Arial"/>
          <w:szCs w:val="24"/>
        </w:rPr>
      </w:pPr>
      <w:r w:rsidRPr="00816496">
        <w:rPr>
          <w:rFonts w:cs="Arial"/>
          <w:szCs w:val="24"/>
        </w:rPr>
        <w:t>Tempo de transferência gerador -&gt; rede;</w:t>
      </w:r>
    </w:p>
    <w:p w14:paraId="459AF476" w14:textId="77777777" w:rsidR="00D72008" w:rsidRPr="00816496" w:rsidRDefault="00D72008" w:rsidP="00575E01">
      <w:pPr>
        <w:numPr>
          <w:ilvl w:val="0"/>
          <w:numId w:val="14"/>
        </w:numPr>
        <w:rPr>
          <w:rFonts w:cs="Arial"/>
          <w:szCs w:val="24"/>
        </w:rPr>
      </w:pPr>
      <w:r w:rsidRPr="00816496">
        <w:rPr>
          <w:rFonts w:cs="Arial"/>
          <w:szCs w:val="24"/>
        </w:rPr>
        <w:t>Tempo de confirmação de retorno de rede;</w:t>
      </w:r>
    </w:p>
    <w:p w14:paraId="64A13FBC" w14:textId="77777777" w:rsidR="00D72008" w:rsidRPr="00816496" w:rsidRDefault="00D72008" w:rsidP="00575E01">
      <w:pPr>
        <w:numPr>
          <w:ilvl w:val="0"/>
          <w:numId w:val="14"/>
        </w:numPr>
        <w:rPr>
          <w:rFonts w:cs="Arial"/>
          <w:szCs w:val="24"/>
        </w:rPr>
      </w:pPr>
      <w:r w:rsidRPr="00816496">
        <w:rPr>
          <w:rFonts w:cs="Arial"/>
          <w:szCs w:val="24"/>
        </w:rPr>
        <w:lastRenderedPageBreak/>
        <w:t>Teste com carga;</w:t>
      </w:r>
    </w:p>
    <w:p w14:paraId="19170C94" w14:textId="77777777" w:rsidR="00D72008" w:rsidRPr="00816496" w:rsidRDefault="00D72008" w:rsidP="00575E01">
      <w:pPr>
        <w:numPr>
          <w:ilvl w:val="0"/>
          <w:numId w:val="14"/>
        </w:numPr>
        <w:rPr>
          <w:rFonts w:cs="Arial"/>
          <w:szCs w:val="24"/>
        </w:rPr>
      </w:pPr>
      <w:r w:rsidRPr="00816496">
        <w:rPr>
          <w:rFonts w:cs="Arial"/>
          <w:szCs w:val="24"/>
        </w:rPr>
        <w:t>Teste sem carga.</w:t>
      </w:r>
    </w:p>
    <w:p w14:paraId="244A5838" w14:textId="77777777" w:rsidR="00D72008" w:rsidRPr="00816496" w:rsidRDefault="00D72008" w:rsidP="00D72008">
      <w:pPr>
        <w:rPr>
          <w:rFonts w:cs="Arial"/>
          <w:b/>
          <w:bCs/>
          <w:szCs w:val="24"/>
        </w:rPr>
      </w:pPr>
      <w:r w:rsidRPr="00816496">
        <w:rPr>
          <w:rFonts w:cs="Arial"/>
          <w:b/>
          <w:bCs/>
          <w:szCs w:val="24"/>
        </w:rPr>
        <w:t>4.</w:t>
      </w:r>
      <w:r w:rsidRPr="00816496">
        <w:rPr>
          <w:rFonts w:cs="Arial"/>
          <w:b/>
          <w:bCs/>
          <w:szCs w:val="24"/>
        </w:rPr>
        <w:tab/>
        <w:t>OPÇÃO DE RETRANSFERÊNCIA MANUAL</w:t>
      </w:r>
    </w:p>
    <w:p w14:paraId="532716A3" w14:textId="77777777" w:rsidR="00D72008" w:rsidRPr="00816496" w:rsidRDefault="00D72008" w:rsidP="00D72008">
      <w:pPr>
        <w:rPr>
          <w:rFonts w:cs="Arial"/>
          <w:szCs w:val="24"/>
        </w:rPr>
      </w:pPr>
      <w:r w:rsidRPr="00816496">
        <w:rPr>
          <w:rFonts w:cs="Arial"/>
          <w:szCs w:val="24"/>
        </w:rPr>
        <w:t>O mecanismo é fornecido com manopla para operação manual, no caso de haver algum problema no sistema de comando. O item kit de atenuação de ruído citado no escopo de fornecimento da presente proposta abrange os seguintes itens:</w:t>
      </w:r>
    </w:p>
    <w:p w14:paraId="1D9C5132" w14:textId="77777777" w:rsidR="00D72008" w:rsidRPr="00816496" w:rsidRDefault="00D72008" w:rsidP="00575E01">
      <w:pPr>
        <w:numPr>
          <w:ilvl w:val="0"/>
          <w:numId w:val="15"/>
        </w:numPr>
        <w:rPr>
          <w:rFonts w:cs="Arial"/>
          <w:szCs w:val="24"/>
        </w:rPr>
      </w:pPr>
      <w:r w:rsidRPr="00816496">
        <w:rPr>
          <w:rFonts w:cs="Arial"/>
          <w:bCs/>
          <w:i/>
          <w:iCs/>
          <w:szCs w:val="24"/>
        </w:rPr>
        <w:t xml:space="preserve">Um </w:t>
      </w:r>
      <w:r w:rsidRPr="00816496">
        <w:rPr>
          <w:rFonts w:cs="Arial"/>
          <w:szCs w:val="24"/>
        </w:rPr>
        <w:t>Conjunto(s) de atenuadores de ruído com lamelas de absorção sonora composta por lã mineral revestida com véu em fibra de vidro e quadro metálico, para uma atenuação de 85 dB(A) à 1,5m de distância do cubículo, composto por:</w:t>
      </w:r>
    </w:p>
    <w:p w14:paraId="10E3A6CF" w14:textId="77777777" w:rsidR="00D72008" w:rsidRPr="00816496" w:rsidRDefault="00D72008" w:rsidP="00575E01">
      <w:pPr>
        <w:numPr>
          <w:ilvl w:val="0"/>
          <w:numId w:val="15"/>
        </w:numPr>
        <w:tabs>
          <w:tab w:val="clear" w:pos="720"/>
          <w:tab w:val="num" w:pos="1276"/>
        </w:tabs>
        <w:ind w:left="1276"/>
        <w:rPr>
          <w:rFonts w:cs="Arial"/>
          <w:szCs w:val="24"/>
        </w:rPr>
      </w:pPr>
      <w:r w:rsidRPr="00816496">
        <w:rPr>
          <w:rFonts w:cs="Arial"/>
          <w:szCs w:val="24"/>
        </w:rPr>
        <w:t>Atenuadores de entrada de ar;</w:t>
      </w:r>
    </w:p>
    <w:p w14:paraId="08831D28" w14:textId="77777777" w:rsidR="00D72008" w:rsidRPr="00816496" w:rsidRDefault="00D72008" w:rsidP="00575E01">
      <w:pPr>
        <w:numPr>
          <w:ilvl w:val="0"/>
          <w:numId w:val="15"/>
        </w:numPr>
        <w:tabs>
          <w:tab w:val="clear" w:pos="720"/>
          <w:tab w:val="num" w:pos="1276"/>
        </w:tabs>
        <w:ind w:left="1276"/>
        <w:rPr>
          <w:rFonts w:cs="Arial"/>
          <w:szCs w:val="24"/>
        </w:rPr>
      </w:pPr>
      <w:r w:rsidRPr="00816496">
        <w:rPr>
          <w:rFonts w:cs="Arial"/>
          <w:szCs w:val="24"/>
        </w:rPr>
        <w:t>Atenuadores de saída de ar.</w:t>
      </w:r>
    </w:p>
    <w:p w14:paraId="290245B9" w14:textId="77777777" w:rsidR="00D72008" w:rsidRPr="00816496" w:rsidRDefault="00D72008" w:rsidP="00575E01">
      <w:pPr>
        <w:numPr>
          <w:ilvl w:val="0"/>
          <w:numId w:val="15"/>
        </w:numPr>
        <w:rPr>
          <w:rFonts w:cs="Arial"/>
          <w:bCs/>
          <w:iCs/>
          <w:szCs w:val="24"/>
        </w:rPr>
      </w:pPr>
      <w:r w:rsidRPr="00816496">
        <w:rPr>
          <w:rFonts w:cs="Arial"/>
          <w:bCs/>
          <w:iCs/>
          <w:szCs w:val="24"/>
        </w:rPr>
        <w:t xml:space="preserve">Uma Porta(s) Acústica(s) </w:t>
      </w:r>
      <w:proofErr w:type="spellStart"/>
      <w:r w:rsidRPr="00816496">
        <w:rPr>
          <w:rFonts w:cs="Arial"/>
          <w:bCs/>
          <w:iCs/>
          <w:szCs w:val="24"/>
        </w:rPr>
        <w:t>pivante</w:t>
      </w:r>
      <w:proofErr w:type="spellEnd"/>
      <w:r w:rsidRPr="00816496">
        <w:rPr>
          <w:rFonts w:cs="Arial"/>
          <w:bCs/>
          <w:iCs/>
          <w:szCs w:val="24"/>
        </w:rPr>
        <w:t>(s) de uma folha, sem visor composta de:</w:t>
      </w:r>
    </w:p>
    <w:p w14:paraId="57399AE7" w14:textId="77777777" w:rsidR="00D72008" w:rsidRPr="00816496" w:rsidRDefault="00D72008" w:rsidP="00575E01">
      <w:pPr>
        <w:numPr>
          <w:ilvl w:val="0"/>
          <w:numId w:val="15"/>
        </w:numPr>
        <w:tabs>
          <w:tab w:val="clear" w:pos="720"/>
          <w:tab w:val="num" w:pos="1276"/>
        </w:tabs>
        <w:ind w:left="1276"/>
        <w:rPr>
          <w:rFonts w:cs="Arial"/>
          <w:szCs w:val="24"/>
        </w:rPr>
      </w:pPr>
      <w:r w:rsidRPr="00816496">
        <w:rPr>
          <w:rFonts w:cs="Arial"/>
          <w:szCs w:val="24"/>
        </w:rPr>
        <w:t>Batente em chapa de aço carbono SAE 1010;</w:t>
      </w:r>
    </w:p>
    <w:p w14:paraId="57F881CF" w14:textId="77777777" w:rsidR="00D72008" w:rsidRPr="00816496" w:rsidRDefault="00D72008" w:rsidP="00575E01">
      <w:pPr>
        <w:numPr>
          <w:ilvl w:val="0"/>
          <w:numId w:val="15"/>
        </w:numPr>
        <w:tabs>
          <w:tab w:val="clear" w:pos="720"/>
          <w:tab w:val="num" w:pos="1276"/>
        </w:tabs>
        <w:ind w:left="1276"/>
        <w:rPr>
          <w:rFonts w:cs="Arial"/>
          <w:szCs w:val="24"/>
        </w:rPr>
      </w:pPr>
      <w:r w:rsidRPr="00816496">
        <w:rPr>
          <w:rFonts w:cs="Arial"/>
          <w:szCs w:val="24"/>
        </w:rPr>
        <w:t>Folha Externa e Interna de aço carbono SAE 1010;</w:t>
      </w:r>
    </w:p>
    <w:p w14:paraId="7398BFA2" w14:textId="77777777" w:rsidR="00D72008" w:rsidRPr="00816496" w:rsidRDefault="00D72008" w:rsidP="00575E01">
      <w:pPr>
        <w:numPr>
          <w:ilvl w:val="0"/>
          <w:numId w:val="15"/>
        </w:numPr>
        <w:tabs>
          <w:tab w:val="clear" w:pos="720"/>
          <w:tab w:val="num" w:pos="1276"/>
        </w:tabs>
        <w:ind w:left="1276"/>
        <w:rPr>
          <w:rFonts w:cs="Arial"/>
          <w:szCs w:val="24"/>
        </w:rPr>
      </w:pPr>
      <w:r w:rsidRPr="00816496">
        <w:rPr>
          <w:rFonts w:cs="Arial"/>
          <w:szCs w:val="24"/>
        </w:rPr>
        <w:t>Perfil de borracha para vedação da porta.</w:t>
      </w:r>
    </w:p>
    <w:p w14:paraId="45FC9719" w14:textId="77777777" w:rsidR="00D72008" w:rsidRPr="00816496" w:rsidRDefault="00D72008" w:rsidP="00D72008">
      <w:pPr>
        <w:rPr>
          <w:rFonts w:cs="Arial"/>
          <w:b/>
          <w:szCs w:val="24"/>
        </w:rPr>
      </w:pPr>
      <w:r w:rsidRPr="00816496">
        <w:rPr>
          <w:rFonts w:cs="Arial"/>
          <w:b/>
          <w:szCs w:val="24"/>
        </w:rPr>
        <w:t>5.</w:t>
      </w:r>
      <w:r w:rsidRPr="00816496">
        <w:rPr>
          <w:rFonts w:cs="Arial"/>
          <w:b/>
          <w:szCs w:val="24"/>
        </w:rPr>
        <w:tab/>
        <w:t xml:space="preserve">NORMAS TÉCNICAS A SEREM OBEDECIDAS NOS MATERIAIS E NOS PROCESSOS DE FABRICAÇÃO </w:t>
      </w:r>
    </w:p>
    <w:p w14:paraId="063D6DA2" w14:textId="77777777" w:rsidR="00D72008" w:rsidRPr="00816496" w:rsidRDefault="00D72008" w:rsidP="00D72008">
      <w:pPr>
        <w:rPr>
          <w:rFonts w:cs="Arial"/>
          <w:szCs w:val="24"/>
        </w:rPr>
      </w:pPr>
      <w:r w:rsidRPr="00816496">
        <w:rPr>
          <w:rFonts w:cs="Arial"/>
          <w:szCs w:val="24"/>
        </w:rPr>
        <w:t xml:space="preserve">Todo o conjunto Motor-Gerador deverá atender integralmente à </w:t>
      </w:r>
      <w:r w:rsidRPr="00816496">
        <w:rPr>
          <w:rFonts w:cs="Arial"/>
          <w:bCs/>
          <w:szCs w:val="24"/>
        </w:rPr>
        <w:t>Resolução Aneel n° 112, de 18 de maio de 1999</w:t>
      </w:r>
      <w:r w:rsidRPr="00816496">
        <w:rPr>
          <w:rFonts w:cs="Arial"/>
          <w:szCs w:val="24"/>
        </w:rPr>
        <w:t>.</w:t>
      </w:r>
    </w:p>
    <w:p w14:paraId="7DA38144" w14:textId="77777777" w:rsidR="00D72008" w:rsidRPr="00816496" w:rsidRDefault="00D72008" w:rsidP="00D72008">
      <w:pPr>
        <w:rPr>
          <w:rFonts w:cs="Arial"/>
          <w:b/>
          <w:szCs w:val="24"/>
        </w:rPr>
      </w:pPr>
      <w:r w:rsidRPr="00816496">
        <w:rPr>
          <w:rFonts w:cs="Arial"/>
          <w:b/>
          <w:szCs w:val="24"/>
        </w:rPr>
        <w:t>6.</w:t>
      </w:r>
      <w:r w:rsidRPr="00816496">
        <w:rPr>
          <w:rFonts w:cs="Arial"/>
          <w:b/>
          <w:szCs w:val="24"/>
        </w:rPr>
        <w:tab/>
        <w:t>ESCOPO DO FORNECIMENTO</w:t>
      </w:r>
    </w:p>
    <w:p w14:paraId="04A30E5C" w14:textId="77777777" w:rsidR="00D72008" w:rsidRPr="00816496" w:rsidRDefault="00D72008" w:rsidP="00D72008">
      <w:pPr>
        <w:rPr>
          <w:rFonts w:cs="Arial"/>
          <w:szCs w:val="24"/>
        </w:rPr>
      </w:pPr>
      <w:r w:rsidRPr="00816496">
        <w:rPr>
          <w:rFonts w:cs="Arial"/>
          <w:szCs w:val="24"/>
        </w:rPr>
        <w:t>Os grupos geradores serão fornecidos e instalados conforme indicado no Projeto Elétrico.</w:t>
      </w:r>
    </w:p>
    <w:p w14:paraId="7E6A8E40" w14:textId="77777777" w:rsidR="00D72008" w:rsidRPr="00816496" w:rsidRDefault="00D72008" w:rsidP="00D72008">
      <w:pPr>
        <w:rPr>
          <w:rFonts w:cs="Arial"/>
          <w:b/>
          <w:szCs w:val="24"/>
        </w:rPr>
      </w:pPr>
      <w:r w:rsidRPr="00816496">
        <w:rPr>
          <w:rFonts w:cs="Arial"/>
          <w:b/>
          <w:szCs w:val="24"/>
        </w:rPr>
        <w:t>7.</w:t>
      </w:r>
      <w:r w:rsidRPr="00816496">
        <w:rPr>
          <w:rFonts w:cs="Arial"/>
          <w:b/>
          <w:szCs w:val="24"/>
        </w:rPr>
        <w:tab/>
        <w:t>CRITÉRIOS DE MEDIÇÃO E ESTRUTURA DE PREÇOS</w:t>
      </w:r>
    </w:p>
    <w:p w14:paraId="58E01B3E" w14:textId="77777777" w:rsidR="00D72008" w:rsidRPr="00816496" w:rsidRDefault="00D72008" w:rsidP="00D72008">
      <w:pPr>
        <w:rPr>
          <w:rFonts w:cs="Arial"/>
          <w:szCs w:val="24"/>
        </w:rPr>
      </w:pPr>
      <w:r w:rsidRPr="00816496">
        <w:rPr>
          <w:rFonts w:cs="Arial"/>
          <w:szCs w:val="24"/>
        </w:rPr>
        <w:t>Os pagamentos serão realizados de acordo com as quantidades fornecidas no Canteiro de Obras indicado pela Contratante, e Preço Unitário, conforme consta nas Planilhas Orçamentárias.</w:t>
      </w:r>
    </w:p>
    <w:p w14:paraId="28820C3E" w14:textId="77777777" w:rsidR="00D72008" w:rsidRDefault="00D72008" w:rsidP="00D72008">
      <w:r w:rsidRPr="00816496">
        <w:rPr>
          <w:rFonts w:cs="Arial"/>
          <w:szCs w:val="24"/>
        </w:rPr>
        <w:t>Os pagamentos serão liberados quando os fornecimentos previstos estiverem completos em relação ao escopo de fornecimento e somente após o recebimento formal e inspeção realizada pela Contratante. Admite-se fornecimento de quantidades parciais, porém com escopo completo para cada quantidade.</w:t>
      </w:r>
    </w:p>
    <w:p w14:paraId="201C5D86" w14:textId="77777777" w:rsidR="00C55E0D" w:rsidRPr="007E4289" w:rsidRDefault="00C55E0D" w:rsidP="00487CD4">
      <w:pPr>
        <w:pStyle w:val="PargrafodaLista"/>
        <w:rPr>
          <w:rStyle w:val="Forte"/>
          <w:b w:val="0"/>
          <w:bCs w:val="0"/>
        </w:rPr>
      </w:pPr>
    </w:p>
    <w:sectPr w:rsidR="00C55E0D" w:rsidRPr="007E4289" w:rsidSect="00487CD4">
      <w:pgSz w:w="11907" w:h="16840" w:code="9"/>
      <w:pgMar w:top="1701" w:right="1418" w:bottom="1418" w:left="1418" w:header="37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9E9A2" w14:textId="77777777" w:rsidR="00DA5D79" w:rsidRDefault="00DA5D79">
      <w:r>
        <w:separator/>
      </w:r>
    </w:p>
  </w:endnote>
  <w:endnote w:type="continuationSeparator" w:id="0">
    <w:p w14:paraId="639B39C8" w14:textId="77777777" w:rsidR="00DA5D79" w:rsidRDefault="00DA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egrit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ica">
    <w:panose1 w:val="00000000000000000000"/>
    <w:charset w:val="00"/>
    <w:family w:val="modern"/>
    <w:notTrueType/>
    <w:pitch w:val="default"/>
    <w:sig w:usb0="00000003" w:usb1="00000000" w:usb2="00000000" w:usb3="00000000" w:csb0="00000001" w:csb1="00000000"/>
  </w:font>
  <w:font w:name="SwitzerlandCondLight">
    <w:altName w:val="Calibri"/>
    <w:charset w:val="00"/>
    <w:family w:val="auto"/>
    <w:pitch w:val="variable"/>
    <w:sig w:usb0="00000003" w:usb1="00000000" w:usb2="00000000" w:usb3="00000000" w:csb0="00000001" w:csb1="00000000"/>
  </w:font>
  <w:font w:name="SymbolMT">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9E4FF" w14:textId="77777777" w:rsidR="00487CD4" w:rsidRDefault="00487CD4" w:rsidP="009858C8">
    <w:pPr>
      <w:framePr w:wrap="around" w:vAnchor="text" w:hAnchor="margin" w:xAlign="right" w:y="1"/>
    </w:pPr>
    <w:r>
      <w:fldChar w:fldCharType="begin"/>
    </w:r>
    <w:r>
      <w:instrText xml:space="preserve">PAGE  </w:instrText>
    </w:r>
    <w:r>
      <w:fldChar w:fldCharType="end"/>
    </w:r>
  </w:p>
  <w:p w14:paraId="70B2C980" w14:textId="77777777" w:rsidR="00487CD4" w:rsidRDefault="00487CD4">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7271551"/>
      <w:docPartObj>
        <w:docPartGallery w:val="Page Numbers (Bottom of Page)"/>
        <w:docPartUnique/>
      </w:docPartObj>
    </w:sdtPr>
    <w:sdtEndPr/>
    <w:sdtContent>
      <w:p w14:paraId="2AF92591" w14:textId="77777777" w:rsidR="00487CD4" w:rsidRDefault="006C4066">
        <w:pPr>
          <w:pStyle w:val="Rodap"/>
          <w:jc w:val="right"/>
        </w:pPr>
        <w:r>
          <w:rPr>
            <w:noProof/>
          </w:rPr>
          <mc:AlternateContent>
            <mc:Choice Requires="wps">
              <w:drawing>
                <wp:anchor distT="0" distB="0" distL="114300" distR="114300" simplePos="0" relativeHeight="251659264" behindDoc="0" locked="0" layoutInCell="1" allowOverlap="1" wp14:anchorId="5709B835" wp14:editId="2AECB142">
                  <wp:simplePos x="0" y="0"/>
                  <wp:positionH relativeFrom="column">
                    <wp:posOffset>-901599</wp:posOffset>
                  </wp:positionH>
                  <wp:positionV relativeFrom="paragraph">
                    <wp:posOffset>-3322287</wp:posOffset>
                  </wp:positionV>
                  <wp:extent cx="481264" cy="2757237"/>
                  <wp:effectExtent l="0" t="0" r="0" b="508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264" cy="27572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566165" w14:textId="77777777" w:rsidR="006C4066" w:rsidRPr="003E70F7" w:rsidRDefault="006C4066" w:rsidP="006C4066">
                              <w:pPr>
                                <w:rPr>
                                  <w:sz w:val="6"/>
                                </w:rPr>
                              </w:pPr>
                              <w:r w:rsidRPr="003E70F7">
                                <w:rPr>
                                  <w:rFonts w:cs="Arial"/>
                                  <w:sz w:val="16"/>
                                </w:rPr>
                                <w:t>ESG009-2-</w:t>
                              </w:r>
                              <w:r w:rsidR="00AA68CD">
                                <w:rPr>
                                  <w:rFonts w:cs="Arial"/>
                                  <w:sz w:val="16"/>
                                </w:rPr>
                                <w:t>RPR</w:t>
                              </w:r>
                              <w:r w:rsidRPr="003E70F7">
                                <w:rPr>
                                  <w:rFonts w:cs="Arial"/>
                                  <w:sz w:val="16"/>
                                </w:rPr>
                                <w:t>-ESP-V0</w:t>
                              </w:r>
                              <w:r w:rsidR="00E80210">
                                <w:rPr>
                                  <w:rFonts w:cs="Arial"/>
                                  <w:sz w:val="16"/>
                                </w:rPr>
                                <w:t>6</w:t>
                              </w:r>
                              <w:r w:rsidRPr="003E70F7">
                                <w:rPr>
                                  <w:rFonts w:cs="Arial"/>
                                  <w:sz w:val="16"/>
                                </w:rPr>
                                <w:t>-R00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09B835" id="_x0000_t202" coordsize="21600,21600" o:spt="202" path="m,l,21600r21600,l21600,xe">
                  <v:stroke joinstyle="miter"/>
                  <v:path gradientshapeok="t" o:connecttype="rect"/>
                </v:shapetype>
                <v:shape id="Text Box 10" o:spid="_x0000_s1026" type="#_x0000_t202" style="position:absolute;left:0;text-align:left;margin-left:-71pt;margin-top:-261.6pt;width:37.9pt;height:21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" stroked="f">
                  <v:textbox style="layout-flow:vertical;mso-layout-flow-alt:bottom-to-top">
                    <w:txbxContent>
                      <w:p w14:paraId="08566165" w14:textId="77777777" w:rsidR="006C4066" w:rsidRPr="003E70F7" w:rsidRDefault="006C4066" w:rsidP="006C4066">
                        <w:pPr>
                          <w:rPr>
                            <w:sz w:val="6"/>
                          </w:rPr>
                        </w:pPr>
                        <w:r w:rsidRPr="003E70F7">
                          <w:rPr>
                            <w:rFonts w:cs="Arial"/>
                            <w:sz w:val="16"/>
                          </w:rPr>
                          <w:t>ESG009-2-</w:t>
                        </w:r>
                        <w:r w:rsidR="00AA68CD">
                          <w:rPr>
                            <w:rFonts w:cs="Arial"/>
                            <w:sz w:val="16"/>
                          </w:rPr>
                          <w:t>RPR</w:t>
                        </w:r>
                        <w:r w:rsidRPr="003E70F7">
                          <w:rPr>
                            <w:rFonts w:cs="Arial"/>
                            <w:sz w:val="16"/>
                          </w:rPr>
                          <w:t>-ESP-V0</w:t>
                        </w:r>
                        <w:r w:rsidR="00E80210">
                          <w:rPr>
                            <w:rFonts w:cs="Arial"/>
                            <w:sz w:val="16"/>
                          </w:rPr>
                          <w:t>6</w:t>
                        </w:r>
                        <w:r w:rsidRPr="003E70F7">
                          <w:rPr>
                            <w:rFonts w:cs="Arial"/>
                            <w:sz w:val="16"/>
                          </w:rPr>
                          <w:t>-R00</w:t>
                        </w:r>
                      </w:p>
                    </w:txbxContent>
                  </v:textbox>
                </v:shape>
              </w:pict>
            </mc:Fallback>
          </mc:AlternateContent>
        </w:r>
      </w:p>
    </w:sdtContent>
  </w:sdt>
  <w:p w14:paraId="3322E512" w14:textId="77777777" w:rsidR="00487CD4" w:rsidRDefault="00487CD4" w:rsidP="007F320E">
    <w:pPr>
      <w:ind w:left="-1134" w:right="360"/>
      <w:jc w:val="left"/>
      <w:rPr>
        <w:rFonts w:ascii="SwitzerlandCondLight" w:hAnsi="SwitzerlandCondLight"/>
        <w:sz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5216391"/>
      <w:docPartObj>
        <w:docPartGallery w:val="Page Numbers (Bottom of Page)"/>
        <w:docPartUnique/>
      </w:docPartObj>
    </w:sdtPr>
    <w:sdtEndPr/>
    <w:sdtContent>
      <w:p w14:paraId="03C93ADC" w14:textId="77777777" w:rsidR="00E80210" w:rsidRDefault="00E80210">
        <w:pPr>
          <w:pStyle w:val="Rodap"/>
          <w:jc w:val="right"/>
        </w:pPr>
        <w:r>
          <w:rPr>
            <w:noProof/>
          </w:rPr>
          <mc:AlternateContent>
            <mc:Choice Requires="wps">
              <w:drawing>
                <wp:anchor distT="0" distB="0" distL="114300" distR="114300" simplePos="0" relativeHeight="251661312" behindDoc="0" locked="0" layoutInCell="1" allowOverlap="1" wp14:anchorId="7507B687" wp14:editId="43F24829">
                  <wp:simplePos x="0" y="0"/>
                  <wp:positionH relativeFrom="column">
                    <wp:posOffset>-901599</wp:posOffset>
                  </wp:positionH>
                  <wp:positionV relativeFrom="paragraph">
                    <wp:posOffset>-3322287</wp:posOffset>
                  </wp:positionV>
                  <wp:extent cx="481264" cy="2757237"/>
                  <wp:effectExtent l="0" t="0" r="0" b="508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264" cy="27572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03F78A" w14:textId="77777777" w:rsidR="00E80210" w:rsidRPr="003E70F7" w:rsidRDefault="00E80210" w:rsidP="006C4066">
                              <w:pPr>
                                <w:rPr>
                                  <w:sz w:val="6"/>
                                </w:rPr>
                              </w:pPr>
                              <w:r w:rsidRPr="003E70F7">
                                <w:rPr>
                                  <w:rFonts w:cs="Arial"/>
                                  <w:sz w:val="16"/>
                                </w:rPr>
                                <w:t>ESG009-2-</w:t>
                              </w:r>
                              <w:r>
                                <w:rPr>
                                  <w:rFonts w:cs="Arial"/>
                                  <w:sz w:val="16"/>
                                </w:rPr>
                                <w:t>RPR</w:t>
                              </w:r>
                              <w:r w:rsidRPr="003E70F7">
                                <w:rPr>
                                  <w:rFonts w:cs="Arial"/>
                                  <w:sz w:val="16"/>
                                </w:rPr>
                                <w:t>-ESP-V0</w:t>
                              </w:r>
                              <w:r>
                                <w:rPr>
                                  <w:rFonts w:cs="Arial"/>
                                  <w:sz w:val="16"/>
                                </w:rPr>
                                <w:t>6</w:t>
                              </w:r>
                              <w:r w:rsidRPr="003E70F7">
                                <w:rPr>
                                  <w:rFonts w:cs="Arial"/>
                                  <w:sz w:val="16"/>
                                </w:rPr>
                                <w:t>-R00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07B687" id="_x0000_t202" coordsize="21600,21600" o:spt="202" path="m,l,21600r21600,l21600,xe">
                  <v:stroke joinstyle="miter"/>
                  <v:path gradientshapeok="t" o:connecttype="rect"/>
                </v:shapetype>
                <v:shape id="_x0000_s1027" type="#_x0000_t202" style="position:absolute;left:0;text-align:left;margin-left:-71pt;margin-top:-261.6pt;width:37.9pt;height:21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" stroked="f">
                  <v:textbox style="layout-flow:vertical;mso-layout-flow-alt:bottom-to-top">
                    <w:txbxContent>
                      <w:p w14:paraId="4803F78A" w14:textId="77777777" w:rsidR="00E80210" w:rsidRPr="003E70F7" w:rsidRDefault="00E80210" w:rsidP="006C4066">
                        <w:pPr>
                          <w:rPr>
                            <w:sz w:val="6"/>
                          </w:rPr>
                        </w:pPr>
                        <w:r w:rsidRPr="003E70F7">
                          <w:rPr>
                            <w:rFonts w:cs="Arial"/>
                            <w:sz w:val="16"/>
                          </w:rPr>
                          <w:t>ESG009-2-</w:t>
                        </w:r>
                        <w:r>
                          <w:rPr>
                            <w:rFonts w:cs="Arial"/>
                            <w:sz w:val="16"/>
                          </w:rPr>
                          <w:t>RPR</w:t>
                        </w:r>
                        <w:r w:rsidRPr="003E70F7">
                          <w:rPr>
                            <w:rFonts w:cs="Arial"/>
                            <w:sz w:val="16"/>
                          </w:rPr>
                          <w:t>-ESP-V0</w:t>
                        </w:r>
                        <w:r>
                          <w:rPr>
                            <w:rFonts w:cs="Arial"/>
                            <w:sz w:val="16"/>
                          </w:rPr>
                          <w:t>6</w:t>
                        </w:r>
                        <w:r w:rsidRPr="003E70F7">
                          <w:rPr>
                            <w:rFonts w:cs="Arial"/>
                            <w:sz w:val="16"/>
                          </w:rPr>
                          <w:t>-R00</w:t>
                        </w:r>
                      </w:p>
                    </w:txbxContent>
                  </v:textbox>
                </v:shape>
              </w:pict>
            </mc:Fallback>
          </mc:AlternateContent>
        </w:r>
        <w:r>
          <w:fldChar w:fldCharType="begin"/>
        </w:r>
        <w:r>
          <w:instrText>PAGE   \* MERGEFORMAT</w:instrText>
        </w:r>
        <w:r>
          <w:fldChar w:fldCharType="separate"/>
        </w:r>
        <w:r>
          <w:t>2</w:t>
        </w:r>
        <w:r>
          <w:fldChar w:fldCharType="end"/>
        </w:r>
      </w:p>
    </w:sdtContent>
  </w:sdt>
  <w:p w14:paraId="59E3CF61" w14:textId="77777777" w:rsidR="00E80210" w:rsidRDefault="00E80210" w:rsidP="007F320E">
    <w:pPr>
      <w:ind w:left="-1134" w:right="360"/>
      <w:jc w:val="left"/>
      <w:rPr>
        <w:rFonts w:ascii="SwitzerlandCondLight" w:hAnsi="SwitzerlandCondLight"/>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121F8" w14:textId="77777777" w:rsidR="00DA5D79" w:rsidRDefault="00DA5D79">
      <w:r>
        <w:separator/>
      </w:r>
    </w:p>
  </w:footnote>
  <w:footnote w:type="continuationSeparator" w:id="0">
    <w:p w14:paraId="6508803D" w14:textId="77777777" w:rsidR="00DA5D79" w:rsidRDefault="00DA5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9D80C" w14:textId="77777777" w:rsidR="00487CD4" w:rsidRPr="008E0C4B" w:rsidRDefault="00487CD4" w:rsidP="008E0C4B">
    <w:pPr>
      <w:pBdr>
        <w:bottom w:val="single" w:sz="24" w:space="1" w:color="auto"/>
      </w:pBdr>
      <w:spacing w:after="0"/>
      <w:ind w:right="-143"/>
      <w:jc w:val="center"/>
      <w:rPr>
        <w:b/>
        <w:noProof/>
        <w:sz w:val="16"/>
        <w:szCs w:val="16"/>
      </w:rPr>
    </w:pPr>
    <w:r>
      <w:rPr>
        <w:noProof/>
      </w:rPr>
      <w:drawing>
        <wp:inline distT="0" distB="0" distL="0" distR="0" wp14:anchorId="7E34CF41" wp14:editId="4AFFE188">
          <wp:extent cx="1743710" cy="351155"/>
          <wp:effectExtent l="0" t="0" r="0" b="0"/>
          <wp:docPr id="1" name="Imagem 1" descr="CODEVA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DEVA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51155"/>
                  </a:xfrm>
                  <a:prstGeom prst="rect">
                    <a:avLst/>
                  </a:prstGeom>
                  <a:noFill/>
                  <a:ln>
                    <a:noFill/>
                  </a:ln>
                </pic:spPr>
              </pic:pic>
            </a:graphicData>
          </a:graphic>
        </wp:inline>
      </w:drawing>
    </w:r>
    <w:r>
      <w:t xml:space="preserve">            </w:t>
    </w:r>
    <w:r w:rsidRPr="004973E2">
      <w:rPr>
        <w:b/>
        <w:color w:val="0070C0"/>
        <w:sz w:val="16"/>
        <w:szCs w:val="16"/>
      </w:rPr>
      <w:t>FESTI &amp; FESTI CONSULTORIA E PLANEJAMENTO LTDA. EPP</w:t>
    </w:r>
    <w:r>
      <w:rPr>
        <w:b/>
        <w:noProof/>
        <w:sz w:val="16"/>
        <w:szCs w:val="16"/>
      </w:rPr>
      <w:drawing>
        <wp:inline distT="0" distB="0" distL="0" distR="0" wp14:anchorId="557BEE0E" wp14:editId="0E686C26">
          <wp:extent cx="531495" cy="457200"/>
          <wp:effectExtent l="0" t="0" r="0" b="0"/>
          <wp:docPr id="2" name="Imagem 2" descr="Logotipo - Festi e F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tipo - Festi e Fest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1495"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BF5F5B"/>
    <w:multiLevelType w:val="hybridMultilevel"/>
    <w:tmpl w:val="CBCCD5C4"/>
    <w:lvl w:ilvl="0" w:tplc="279C00F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F514AF"/>
    <w:multiLevelType w:val="multilevel"/>
    <w:tmpl w:val="D674A6F6"/>
    <w:lvl w:ilvl="0">
      <w:start w:val="1"/>
      <w:numFmt w:val="decimal"/>
      <w:suff w:val="space"/>
      <w:lvlText w:val="%1"/>
      <w:lvlJc w:val="left"/>
      <w:pPr>
        <w:ind w:left="432" w:hanging="432"/>
      </w:pPr>
      <w:rPr>
        <w:rFonts w:hint="default"/>
      </w:rPr>
    </w:lvl>
    <w:lvl w:ilvl="1">
      <w:start w:val="1"/>
      <w:numFmt w:val="decimal"/>
      <w:pStyle w:val="Ttulo2"/>
      <w:suff w:val="space"/>
      <w:lvlText w:val="%1.%2"/>
      <w:lvlJc w:val="left"/>
      <w:pPr>
        <w:ind w:left="576" w:hanging="292"/>
      </w:pPr>
      <w:rPr>
        <w:rFonts w:hint="default"/>
      </w:rPr>
    </w:lvl>
    <w:lvl w:ilvl="2">
      <w:start w:val="1"/>
      <w:numFmt w:val="decimal"/>
      <w:pStyle w:val="Ttulo3"/>
      <w:suff w:val="space"/>
      <w:lvlText w:val="%1.%2.%3"/>
      <w:lvlJc w:val="left"/>
      <w:pPr>
        <w:ind w:left="3414" w:hanging="2847"/>
      </w:pPr>
      <w:rPr>
        <w:rFonts w:hint="default"/>
      </w:rPr>
    </w:lvl>
    <w:lvl w:ilvl="3">
      <w:start w:val="1"/>
      <w:numFmt w:val="decimal"/>
      <w:pStyle w:val="Ttulo4"/>
      <w:suff w:val="space"/>
      <w:lvlText w:val="%1.%2.%3.%4"/>
      <w:lvlJc w:val="left"/>
      <w:pPr>
        <w:ind w:left="864" w:hanging="13"/>
      </w:pPr>
      <w:rPr>
        <w:rFonts w:hint="default"/>
      </w:rPr>
    </w:lvl>
    <w:lvl w:ilvl="4">
      <w:start w:val="1"/>
      <w:numFmt w:val="decimal"/>
      <w:pStyle w:val="Ttulo5"/>
      <w:suff w:val="space"/>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15:restartNumberingAfterBreak="0">
    <w:nsid w:val="3ACA1CF6"/>
    <w:multiLevelType w:val="hybridMultilevel"/>
    <w:tmpl w:val="8228A172"/>
    <w:lvl w:ilvl="0" w:tplc="279C00F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474974"/>
    <w:multiLevelType w:val="hybridMultilevel"/>
    <w:tmpl w:val="723868B8"/>
    <w:lvl w:ilvl="0" w:tplc="279C00F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F4244F"/>
    <w:multiLevelType w:val="hybridMultilevel"/>
    <w:tmpl w:val="4A448BE8"/>
    <w:lvl w:ilvl="0" w:tplc="FFFFFFFF">
      <w:start w:val="1"/>
      <w:numFmt w:val="bullet"/>
      <w:lvlText w:val=""/>
      <w:lvlJc w:val="left"/>
      <w:pPr>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9961EE"/>
    <w:multiLevelType w:val="hybridMultilevel"/>
    <w:tmpl w:val="62A239C4"/>
    <w:lvl w:ilvl="0" w:tplc="279C00F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6314DB"/>
    <w:multiLevelType w:val="hybridMultilevel"/>
    <w:tmpl w:val="B4B40D92"/>
    <w:lvl w:ilvl="0" w:tplc="FFFFFFFF">
      <w:start w:val="1"/>
      <w:numFmt w:val="bullet"/>
      <w:lvlText w:val=""/>
      <w:lvlJc w:val="left"/>
      <w:pPr>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5924EB"/>
    <w:multiLevelType w:val="hybridMultilevel"/>
    <w:tmpl w:val="0F5A6928"/>
    <w:lvl w:ilvl="0" w:tplc="279C00F4">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205DC5"/>
    <w:multiLevelType w:val="hybridMultilevel"/>
    <w:tmpl w:val="17207552"/>
    <w:lvl w:ilvl="0" w:tplc="62909612">
      <w:start w:val="1"/>
      <w:numFmt w:val="decimal"/>
      <w:pStyle w:val="TabelaN"/>
      <w:lvlText w:val="Tabela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B285D2E"/>
    <w:multiLevelType w:val="hybridMultilevel"/>
    <w:tmpl w:val="F27C0424"/>
    <w:lvl w:ilvl="0" w:tplc="279C00F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537AA4"/>
    <w:multiLevelType w:val="hybridMultilevel"/>
    <w:tmpl w:val="FCF4EA38"/>
    <w:lvl w:ilvl="0" w:tplc="59D4AD22">
      <w:start w:val="1"/>
      <w:numFmt w:val="upperRoman"/>
      <w:pStyle w:val="AnexoNmero"/>
      <w:suff w:val="space"/>
      <w:lvlText w:val="ANEXO %1"/>
      <w:lvlJc w:val="center"/>
      <w:pPr>
        <w:ind w:left="0" w:firstLine="0"/>
      </w:pPr>
      <w:rPr>
        <w:rFonts w:ascii="Arial" w:hAnsi="Arial" w:hint="default"/>
        <w:sz w:val="32"/>
      </w:rPr>
    </w:lvl>
    <w:lvl w:ilvl="1" w:tplc="04160019">
      <w:start w:val="1"/>
      <w:numFmt w:val="lowerLetter"/>
      <w:lvlText w:val="%2."/>
      <w:lvlJc w:val="left"/>
      <w:pPr>
        <w:ind w:left="6403" w:hanging="360"/>
      </w:pPr>
    </w:lvl>
    <w:lvl w:ilvl="2" w:tplc="0416001B" w:tentative="1">
      <w:start w:val="1"/>
      <w:numFmt w:val="lowerRoman"/>
      <w:lvlText w:val="%3."/>
      <w:lvlJc w:val="right"/>
      <w:pPr>
        <w:ind w:left="7123" w:hanging="180"/>
      </w:pPr>
    </w:lvl>
    <w:lvl w:ilvl="3" w:tplc="0416000F" w:tentative="1">
      <w:start w:val="1"/>
      <w:numFmt w:val="decimal"/>
      <w:lvlText w:val="%4."/>
      <w:lvlJc w:val="left"/>
      <w:pPr>
        <w:ind w:left="7843" w:hanging="360"/>
      </w:pPr>
    </w:lvl>
    <w:lvl w:ilvl="4" w:tplc="04160019" w:tentative="1">
      <w:start w:val="1"/>
      <w:numFmt w:val="lowerLetter"/>
      <w:lvlText w:val="%5."/>
      <w:lvlJc w:val="left"/>
      <w:pPr>
        <w:ind w:left="8563" w:hanging="360"/>
      </w:pPr>
    </w:lvl>
    <w:lvl w:ilvl="5" w:tplc="0416001B" w:tentative="1">
      <w:start w:val="1"/>
      <w:numFmt w:val="lowerRoman"/>
      <w:lvlText w:val="%6."/>
      <w:lvlJc w:val="right"/>
      <w:pPr>
        <w:ind w:left="9283" w:hanging="180"/>
      </w:pPr>
    </w:lvl>
    <w:lvl w:ilvl="6" w:tplc="0416000F" w:tentative="1">
      <w:start w:val="1"/>
      <w:numFmt w:val="decimal"/>
      <w:lvlText w:val="%7."/>
      <w:lvlJc w:val="left"/>
      <w:pPr>
        <w:ind w:left="10003" w:hanging="360"/>
      </w:pPr>
    </w:lvl>
    <w:lvl w:ilvl="7" w:tplc="04160019" w:tentative="1">
      <w:start w:val="1"/>
      <w:numFmt w:val="lowerLetter"/>
      <w:lvlText w:val="%8."/>
      <w:lvlJc w:val="left"/>
      <w:pPr>
        <w:ind w:left="10723" w:hanging="360"/>
      </w:pPr>
    </w:lvl>
    <w:lvl w:ilvl="8" w:tplc="0416001B" w:tentative="1">
      <w:start w:val="1"/>
      <w:numFmt w:val="lowerRoman"/>
      <w:lvlText w:val="%9."/>
      <w:lvlJc w:val="right"/>
      <w:pPr>
        <w:ind w:left="11443" w:hanging="180"/>
      </w:pPr>
    </w:lvl>
  </w:abstractNum>
  <w:abstractNum w:abstractNumId="12" w15:restartNumberingAfterBreak="0">
    <w:nsid w:val="7D1D183F"/>
    <w:multiLevelType w:val="hybridMultilevel"/>
    <w:tmpl w:val="B2364710"/>
    <w:lvl w:ilvl="0" w:tplc="8F8EE858">
      <w:start w:val="1"/>
      <w:numFmt w:val="decimal"/>
      <w:pStyle w:val="Figura"/>
      <w:lvlText w:val="Figura %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7F9D0C6D"/>
    <w:multiLevelType w:val="hybridMultilevel"/>
    <w:tmpl w:val="CDCEE0BE"/>
    <w:lvl w:ilvl="0" w:tplc="279C00F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3307F"/>
    <w:multiLevelType w:val="hybridMultilevel"/>
    <w:tmpl w:val="9992E9EC"/>
    <w:lvl w:ilvl="0" w:tplc="279C00F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E8364C"/>
    <w:multiLevelType w:val="multilevel"/>
    <w:tmpl w:val="0418550E"/>
    <w:lvl w:ilvl="0">
      <w:start w:val="1"/>
      <w:numFmt w:val="upperLetter"/>
      <w:pStyle w:val="trao"/>
      <w:lvlText w:val="%1"/>
      <w:lvlJc w:val="left"/>
      <w:pPr>
        <w:tabs>
          <w:tab w:val="num" w:pos="357"/>
        </w:tabs>
        <w:ind w:left="357" w:hanging="35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425"/>
        </w:tabs>
        <w:ind w:left="425" w:hanging="425"/>
      </w:pPr>
      <w:rPr>
        <w:rFonts w:ascii="Arial" w:hAnsi="Arial" w:hint="default"/>
        <w:color w:val="000080"/>
        <w:u w:val="none"/>
      </w:rPr>
    </w:lvl>
    <w:lvl w:ilvl="3">
      <w:start w:val="1"/>
      <w:numFmt w:val="decimal"/>
      <w:suff w:val="nothing"/>
      <w:lvlText w:val="%1.%2.%3.%4"/>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5"/>
  </w:num>
  <w:num w:numId="2">
    <w:abstractNumId w:val="12"/>
  </w:num>
  <w:num w:numId="3">
    <w:abstractNumId w:val="9"/>
  </w:num>
  <w:num w:numId="4">
    <w:abstractNumId w:val="11"/>
  </w:num>
  <w:num w:numId="5">
    <w:abstractNumId w:val="0"/>
    <w:lvlOverride w:ilvl="0">
      <w:lvl w:ilvl="0">
        <w:start w:val="1"/>
        <w:numFmt w:val="bullet"/>
        <w:lvlText w:val=""/>
        <w:lvlJc w:val="left"/>
        <w:pPr>
          <w:ind w:left="720" w:hanging="360"/>
        </w:pPr>
        <w:rPr>
          <w:rFonts w:ascii="Symbol" w:hAnsi="Symbol" w:hint="default"/>
        </w:rPr>
      </w:lvl>
    </w:lvlOverride>
  </w:num>
  <w:num w:numId="6">
    <w:abstractNumId w:val="8"/>
  </w:num>
  <w:num w:numId="7">
    <w:abstractNumId w:val="5"/>
  </w:num>
  <w:num w:numId="8">
    <w:abstractNumId w:val="7"/>
  </w:num>
  <w:num w:numId="9">
    <w:abstractNumId w:val="10"/>
  </w:num>
  <w:num w:numId="10">
    <w:abstractNumId w:val="1"/>
  </w:num>
  <w:num w:numId="11">
    <w:abstractNumId w:val="4"/>
  </w:num>
  <w:num w:numId="12">
    <w:abstractNumId w:val="6"/>
  </w:num>
  <w:num w:numId="13">
    <w:abstractNumId w:val="13"/>
  </w:num>
  <w:num w:numId="14">
    <w:abstractNumId w:val="3"/>
  </w:num>
  <w:num w:numId="15">
    <w:abstractNumId w:val="14"/>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pt-BR" w:vendorID="1" w:dllVersion="513" w:checkStyle="1"/>
  <w:activeWritingStyle w:appName="MSWord" w:lang="es-ES_tradnl"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C83"/>
    <w:rsid w:val="0000031E"/>
    <w:rsid w:val="00003C14"/>
    <w:rsid w:val="000045BE"/>
    <w:rsid w:val="00005CEA"/>
    <w:rsid w:val="00006494"/>
    <w:rsid w:val="00006A8B"/>
    <w:rsid w:val="00007245"/>
    <w:rsid w:val="00007D45"/>
    <w:rsid w:val="000103F0"/>
    <w:rsid w:val="000104AC"/>
    <w:rsid w:val="00011A82"/>
    <w:rsid w:val="00014B75"/>
    <w:rsid w:val="00016085"/>
    <w:rsid w:val="00020A04"/>
    <w:rsid w:val="000215A9"/>
    <w:rsid w:val="00022FCE"/>
    <w:rsid w:val="00023AFD"/>
    <w:rsid w:val="000241E9"/>
    <w:rsid w:val="00025F7A"/>
    <w:rsid w:val="00027885"/>
    <w:rsid w:val="00031B4F"/>
    <w:rsid w:val="00032CD3"/>
    <w:rsid w:val="000358B7"/>
    <w:rsid w:val="00035F4F"/>
    <w:rsid w:val="00036066"/>
    <w:rsid w:val="000370E9"/>
    <w:rsid w:val="00041D36"/>
    <w:rsid w:val="000435AB"/>
    <w:rsid w:val="000437CB"/>
    <w:rsid w:val="000445BA"/>
    <w:rsid w:val="00044DE0"/>
    <w:rsid w:val="00044FAF"/>
    <w:rsid w:val="000469B3"/>
    <w:rsid w:val="00046D7D"/>
    <w:rsid w:val="00046F4D"/>
    <w:rsid w:val="00047146"/>
    <w:rsid w:val="00051D38"/>
    <w:rsid w:val="000541CD"/>
    <w:rsid w:val="00056F4D"/>
    <w:rsid w:val="00057210"/>
    <w:rsid w:val="00057988"/>
    <w:rsid w:val="00060881"/>
    <w:rsid w:val="00060D72"/>
    <w:rsid w:val="0006100A"/>
    <w:rsid w:val="000637ED"/>
    <w:rsid w:val="000668B7"/>
    <w:rsid w:val="00066C9D"/>
    <w:rsid w:val="00066FEA"/>
    <w:rsid w:val="000677A2"/>
    <w:rsid w:val="00067813"/>
    <w:rsid w:val="00075482"/>
    <w:rsid w:val="000755CF"/>
    <w:rsid w:val="00077B8D"/>
    <w:rsid w:val="00082150"/>
    <w:rsid w:val="000862FF"/>
    <w:rsid w:val="000876F5"/>
    <w:rsid w:val="0008771B"/>
    <w:rsid w:val="000902D4"/>
    <w:rsid w:val="00092EF7"/>
    <w:rsid w:val="00094EF0"/>
    <w:rsid w:val="000A04CE"/>
    <w:rsid w:val="000A13DD"/>
    <w:rsid w:val="000A270B"/>
    <w:rsid w:val="000A29A6"/>
    <w:rsid w:val="000A32BE"/>
    <w:rsid w:val="000A4585"/>
    <w:rsid w:val="000A5CAE"/>
    <w:rsid w:val="000A6C2D"/>
    <w:rsid w:val="000B2A22"/>
    <w:rsid w:val="000B42CE"/>
    <w:rsid w:val="000B5AED"/>
    <w:rsid w:val="000C1145"/>
    <w:rsid w:val="000C1806"/>
    <w:rsid w:val="000C22D0"/>
    <w:rsid w:val="000C2EBE"/>
    <w:rsid w:val="000C3943"/>
    <w:rsid w:val="000C4EF1"/>
    <w:rsid w:val="000C5600"/>
    <w:rsid w:val="000C6095"/>
    <w:rsid w:val="000C6888"/>
    <w:rsid w:val="000C732E"/>
    <w:rsid w:val="000C7BF9"/>
    <w:rsid w:val="000C7FEB"/>
    <w:rsid w:val="000D03B2"/>
    <w:rsid w:val="000D1105"/>
    <w:rsid w:val="000D23C3"/>
    <w:rsid w:val="000D30C1"/>
    <w:rsid w:val="000D3BC5"/>
    <w:rsid w:val="000D3E7B"/>
    <w:rsid w:val="000D7610"/>
    <w:rsid w:val="000E03BF"/>
    <w:rsid w:val="000E089A"/>
    <w:rsid w:val="000E1A57"/>
    <w:rsid w:val="000E2DA3"/>
    <w:rsid w:val="000E3CE7"/>
    <w:rsid w:val="000E643C"/>
    <w:rsid w:val="000E70FC"/>
    <w:rsid w:val="000F0326"/>
    <w:rsid w:val="000F43EF"/>
    <w:rsid w:val="000F588B"/>
    <w:rsid w:val="000F5EAC"/>
    <w:rsid w:val="000F61DB"/>
    <w:rsid w:val="000F7785"/>
    <w:rsid w:val="0010150D"/>
    <w:rsid w:val="001015A6"/>
    <w:rsid w:val="001025A9"/>
    <w:rsid w:val="00105A52"/>
    <w:rsid w:val="00106465"/>
    <w:rsid w:val="00111890"/>
    <w:rsid w:val="00115C9E"/>
    <w:rsid w:val="00115D88"/>
    <w:rsid w:val="00115E3A"/>
    <w:rsid w:val="001165C0"/>
    <w:rsid w:val="00117CEA"/>
    <w:rsid w:val="0012084B"/>
    <w:rsid w:val="00121050"/>
    <w:rsid w:val="0012311D"/>
    <w:rsid w:val="001249DE"/>
    <w:rsid w:val="00124AAA"/>
    <w:rsid w:val="00124F8D"/>
    <w:rsid w:val="001272E5"/>
    <w:rsid w:val="00131A5F"/>
    <w:rsid w:val="00131A81"/>
    <w:rsid w:val="0013284B"/>
    <w:rsid w:val="00133C4F"/>
    <w:rsid w:val="0013518D"/>
    <w:rsid w:val="00136157"/>
    <w:rsid w:val="001361CB"/>
    <w:rsid w:val="00136B71"/>
    <w:rsid w:val="0014053A"/>
    <w:rsid w:val="0014548C"/>
    <w:rsid w:val="00147166"/>
    <w:rsid w:val="00147DFF"/>
    <w:rsid w:val="001540D8"/>
    <w:rsid w:val="001548EA"/>
    <w:rsid w:val="0016071F"/>
    <w:rsid w:val="001624C5"/>
    <w:rsid w:val="00162B84"/>
    <w:rsid w:val="001661F4"/>
    <w:rsid w:val="001670E2"/>
    <w:rsid w:val="00167123"/>
    <w:rsid w:val="00170B2F"/>
    <w:rsid w:val="0017277F"/>
    <w:rsid w:val="00172F14"/>
    <w:rsid w:val="00172F9B"/>
    <w:rsid w:val="00172FCB"/>
    <w:rsid w:val="001730E1"/>
    <w:rsid w:val="00173477"/>
    <w:rsid w:val="00177A0E"/>
    <w:rsid w:val="001806F3"/>
    <w:rsid w:val="00180702"/>
    <w:rsid w:val="001839E8"/>
    <w:rsid w:val="00183CF1"/>
    <w:rsid w:val="001847E9"/>
    <w:rsid w:val="00185A49"/>
    <w:rsid w:val="0019149D"/>
    <w:rsid w:val="00195472"/>
    <w:rsid w:val="001A160B"/>
    <w:rsid w:val="001A34BF"/>
    <w:rsid w:val="001B08AD"/>
    <w:rsid w:val="001B0AB4"/>
    <w:rsid w:val="001B11F5"/>
    <w:rsid w:val="001B1E1F"/>
    <w:rsid w:val="001B40F7"/>
    <w:rsid w:val="001B456E"/>
    <w:rsid w:val="001B5810"/>
    <w:rsid w:val="001B6DD4"/>
    <w:rsid w:val="001C3D28"/>
    <w:rsid w:val="001C4B81"/>
    <w:rsid w:val="001C56EB"/>
    <w:rsid w:val="001C5C7A"/>
    <w:rsid w:val="001C6B9D"/>
    <w:rsid w:val="001C7409"/>
    <w:rsid w:val="001C748B"/>
    <w:rsid w:val="001D0F85"/>
    <w:rsid w:val="001D47D6"/>
    <w:rsid w:val="001D51AA"/>
    <w:rsid w:val="001D5D47"/>
    <w:rsid w:val="001D6553"/>
    <w:rsid w:val="001E086A"/>
    <w:rsid w:val="001E11E9"/>
    <w:rsid w:val="001E4BB3"/>
    <w:rsid w:val="001E4E7B"/>
    <w:rsid w:val="001E71F2"/>
    <w:rsid w:val="001F0A22"/>
    <w:rsid w:val="001F0B43"/>
    <w:rsid w:val="001F4D10"/>
    <w:rsid w:val="001F5302"/>
    <w:rsid w:val="001F59B4"/>
    <w:rsid w:val="002044D7"/>
    <w:rsid w:val="00206A07"/>
    <w:rsid w:val="00207A5B"/>
    <w:rsid w:val="00210372"/>
    <w:rsid w:val="00211C9E"/>
    <w:rsid w:val="00212614"/>
    <w:rsid w:val="0021331E"/>
    <w:rsid w:val="002141B7"/>
    <w:rsid w:val="002141E3"/>
    <w:rsid w:val="00216323"/>
    <w:rsid w:val="00216CB6"/>
    <w:rsid w:val="00217A60"/>
    <w:rsid w:val="00220AB9"/>
    <w:rsid w:val="00221032"/>
    <w:rsid w:val="00221F35"/>
    <w:rsid w:val="002229FD"/>
    <w:rsid w:val="0022302E"/>
    <w:rsid w:val="002254AA"/>
    <w:rsid w:val="00225508"/>
    <w:rsid w:val="00227C4D"/>
    <w:rsid w:val="00227DED"/>
    <w:rsid w:val="002319C3"/>
    <w:rsid w:val="00232066"/>
    <w:rsid w:val="00232C80"/>
    <w:rsid w:val="00233435"/>
    <w:rsid w:val="00233BA2"/>
    <w:rsid w:val="00235973"/>
    <w:rsid w:val="00236374"/>
    <w:rsid w:val="00236993"/>
    <w:rsid w:val="002440EA"/>
    <w:rsid w:val="00244DAB"/>
    <w:rsid w:val="00245FAD"/>
    <w:rsid w:val="002465BF"/>
    <w:rsid w:val="00247431"/>
    <w:rsid w:val="00247521"/>
    <w:rsid w:val="00251249"/>
    <w:rsid w:val="0025299C"/>
    <w:rsid w:val="00252BE1"/>
    <w:rsid w:val="00255D8B"/>
    <w:rsid w:val="00256AE2"/>
    <w:rsid w:val="00260ECF"/>
    <w:rsid w:val="002610C3"/>
    <w:rsid w:val="00263CCA"/>
    <w:rsid w:val="00265A9E"/>
    <w:rsid w:val="00266D18"/>
    <w:rsid w:val="00267734"/>
    <w:rsid w:val="002713B7"/>
    <w:rsid w:val="002749A2"/>
    <w:rsid w:val="00274AE6"/>
    <w:rsid w:val="002758C5"/>
    <w:rsid w:val="00275B80"/>
    <w:rsid w:val="0027619E"/>
    <w:rsid w:val="0027674A"/>
    <w:rsid w:val="00276B43"/>
    <w:rsid w:val="002815A9"/>
    <w:rsid w:val="0028205C"/>
    <w:rsid w:val="00283219"/>
    <w:rsid w:val="002835EB"/>
    <w:rsid w:val="0028453C"/>
    <w:rsid w:val="0028538B"/>
    <w:rsid w:val="002868F6"/>
    <w:rsid w:val="002869BC"/>
    <w:rsid w:val="00286F54"/>
    <w:rsid w:val="002872D1"/>
    <w:rsid w:val="00290E5D"/>
    <w:rsid w:val="002941CF"/>
    <w:rsid w:val="00294663"/>
    <w:rsid w:val="00294BF5"/>
    <w:rsid w:val="00295CA4"/>
    <w:rsid w:val="00297270"/>
    <w:rsid w:val="00297445"/>
    <w:rsid w:val="002A0304"/>
    <w:rsid w:val="002A140B"/>
    <w:rsid w:val="002A1AF7"/>
    <w:rsid w:val="002A3AC4"/>
    <w:rsid w:val="002A4124"/>
    <w:rsid w:val="002B308A"/>
    <w:rsid w:val="002B384F"/>
    <w:rsid w:val="002B72EC"/>
    <w:rsid w:val="002C038C"/>
    <w:rsid w:val="002C1CDC"/>
    <w:rsid w:val="002C28D6"/>
    <w:rsid w:val="002C2D1A"/>
    <w:rsid w:val="002C324C"/>
    <w:rsid w:val="002C3B37"/>
    <w:rsid w:val="002C4CB1"/>
    <w:rsid w:val="002C58E1"/>
    <w:rsid w:val="002D2212"/>
    <w:rsid w:val="002D2D78"/>
    <w:rsid w:val="002D2F19"/>
    <w:rsid w:val="002D2FB0"/>
    <w:rsid w:val="002D601E"/>
    <w:rsid w:val="002D779E"/>
    <w:rsid w:val="002E0A42"/>
    <w:rsid w:val="002E0B25"/>
    <w:rsid w:val="002E1BFB"/>
    <w:rsid w:val="002E6C2D"/>
    <w:rsid w:val="002F03B8"/>
    <w:rsid w:val="002F0634"/>
    <w:rsid w:val="002F2A95"/>
    <w:rsid w:val="002F44C0"/>
    <w:rsid w:val="002F4C5A"/>
    <w:rsid w:val="002F5A84"/>
    <w:rsid w:val="002F5F56"/>
    <w:rsid w:val="002F6332"/>
    <w:rsid w:val="002F713A"/>
    <w:rsid w:val="003015AA"/>
    <w:rsid w:val="003029A1"/>
    <w:rsid w:val="003043EE"/>
    <w:rsid w:val="00305F84"/>
    <w:rsid w:val="0030624F"/>
    <w:rsid w:val="00306EDC"/>
    <w:rsid w:val="00310892"/>
    <w:rsid w:val="00310BB7"/>
    <w:rsid w:val="00312972"/>
    <w:rsid w:val="00312EA1"/>
    <w:rsid w:val="00314F4C"/>
    <w:rsid w:val="00316549"/>
    <w:rsid w:val="00316C34"/>
    <w:rsid w:val="0032081A"/>
    <w:rsid w:val="00320BFF"/>
    <w:rsid w:val="00321057"/>
    <w:rsid w:val="00322DBE"/>
    <w:rsid w:val="00324331"/>
    <w:rsid w:val="00325053"/>
    <w:rsid w:val="00325117"/>
    <w:rsid w:val="00325FF6"/>
    <w:rsid w:val="00327A80"/>
    <w:rsid w:val="00331149"/>
    <w:rsid w:val="00334431"/>
    <w:rsid w:val="00334745"/>
    <w:rsid w:val="003361C9"/>
    <w:rsid w:val="00337A5E"/>
    <w:rsid w:val="00347C2B"/>
    <w:rsid w:val="00350DD6"/>
    <w:rsid w:val="00353484"/>
    <w:rsid w:val="0035384B"/>
    <w:rsid w:val="003559D6"/>
    <w:rsid w:val="003566F3"/>
    <w:rsid w:val="003576E7"/>
    <w:rsid w:val="003603F0"/>
    <w:rsid w:val="00362829"/>
    <w:rsid w:val="00365781"/>
    <w:rsid w:val="00366A4D"/>
    <w:rsid w:val="00372850"/>
    <w:rsid w:val="003731C8"/>
    <w:rsid w:val="003735E4"/>
    <w:rsid w:val="003736FC"/>
    <w:rsid w:val="00373778"/>
    <w:rsid w:val="003761FA"/>
    <w:rsid w:val="00376709"/>
    <w:rsid w:val="003771F3"/>
    <w:rsid w:val="00380567"/>
    <w:rsid w:val="00383FCC"/>
    <w:rsid w:val="003843E1"/>
    <w:rsid w:val="00384417"/>
    <w:rsid w:val="00384805"/>
    <w:rsid w:val="00386D28"/>
    <w:rsid w:val="00391CD6"/>
    <w:rsid w:val="00392727"/>
    <w:rsid w:val="00393D32"/>
    <w:rsid w:val="00394E24"/>
    <w:rsid w:val="00396716"/>
    <w:rsid w:val="00396EBB"/>
    <w:rsid w:val="003A01D4"/>
    <w:rsid w:val="003A262F"/>
    <w:rsid w:val="003A30DF"/>
    <w:rsid w:val="003A33C1"/>
    <w:rsid w:val="003A6415"/>
    <w:rsid w:val="003A70FC"/>
    <w:rsid w:val="003B016A"/>
    <w:rsid w:val="003B01E1"/>
    <w:rsid w:val="003B1328"/>
    <w:rsid w:val="003B2F65"/>
    <w:rsid w:val="003B3AF5"/>
    <w:rsid w:val="003B444B"/>
    <w:rsid w:val="003B5622"/>
    <w:rsid w:val="003C0A8B"/>
    <w:rsid w:val="003C2E44"/>
    <w:rsid w:val="003C310E"/>
    <w:rsid w:val="003C4F93"/>
    <w:rsid w:val="003C5228"/>
    <w:rsid w:val="003D1100"/>
    <w:rsid w:val="003D1DD5"/>
    <w:rsid w:val="003D3256"/>
    <w:rsid w:val="003D3ED7"/>
    <w:rsid w:val="003D53AA"/>
    <w:rsid w:val="003D638A"/>
    <w:rsid w:val="003D66C7"/>
    <w:rsid w:val="003E46ED"/>
    <w:rsid w:val="003E4FBF"/>
    <w:rsid w:val="003E7993"/>
    <w:rsid w:val="003F0CAB"/>
    <w:rsid w:val="003F45EE"/>
    <w:rsid w:val="003F47BD"/>
    <w:rsid w:val="003F587F"/>
    <w:rsid w:val="003F5F21"/>
    <w:rsid w:val="003F663E"/>
    <w:rsid w:val="00401244"/>
    <w:rsid w:val="004034D5"/>
    <w:rsid w:val="00404952"/>
    <w:rsid w:val="0040553B"/>
    <w:rsid w:val="0040587D"/>
    <w:rsid w:val="0040670E"/>
    <w:rsid w:val="00406C8A"/>
    <w:rsid w:val="00407550"/>
    <w:rsid w:val="004079FC"/>
    <w:rsid w:val="00414E93"/>
    <w:rsid w:val="004157DE"/>
    <w:rsid w:val="0042139F"/>
    <w:rsid w:val="00421474"/>
    <w:rsid w:val="00421B94"/>
    <w:rsid w:val="00423AE6"/>
    <w:rsid w:val="004249C9"/>
    <w:rsid w:val="00430A85"/>
    <w:rsid w:val="0043182C"/>
    <w:rsid w:val="004334BE"/>
    <w:rsid w:val="004372D9"/>
    <w:rsid w:val="004374E5"/>
    <w:rsid w:val="00442353"/>
    <w:rsid w:val="00442EF3"/>
    <w:rsid w:val="004479AD"/>
    <w:rsid w:val="00451169"/>
    <w:rsid w:val="004517E7"/>
    <w:rsid w:val="00454382"/>
    <w:rsid w:val="00454B02"/>
    <w:rsid w:val="00456B7E"/>
    <w:rsid w:val="00456D4F"/>
    <w:rsid w:val="004617D2"/>
    <w:rsid w:val="00462BED"/>
    <w:rsid w:val="00462FDF"/>
    <w:rsid w:val="00466346"/>
    <w:rsid w:val="004740B6"/>
    <w:rsid w:val="00474207"/>
    <w:rsid w:val="00476901"/>
    <w:rsid w:val="0047699A"/>
    <w:rsid w:val="00480F4A"/>
    <w:rsid w:val="00481F90"/>
    <w:rsid w:val="0048422D"/>
    <w:rsid w:val="00484414"/>
    <w:rsid w:val="00485B4C"/>
    <w:rsid w:val="00487CD4"/>
    <w:rsid w:val="0049041C"/>
    <w:rsid w:val="00491C9C"/>
    <w:rsid w:val="00493363"/>
    <w:rsid w:val="00493A84"/>
    <w:rsid w:val="0049624C"/>
    <w:rsid w:val="004973E2"/>
    <w:rsid w:val="004A0879"/>
    <w:rsid w:val="004A0FF1"/>
    <w:rsid w:val="004A245E"/>
    <w:rsid w:val="004A2756"/>
    <w:rsid w:val="004A3B3D"/>
    <w:rsid w:val="004A3BCA"/>
    <w:rsid w:val="004A3DD4"/>
    <w:rsid w:val="004A5064"/>
    <w:rsid w:val="004A77C6"/>
    <w:rsid w:val="004B065D"/>
    <w:rsid w:val="004B1979"/>
    <w:rsid w:val="004B274A"/>
    <w:rsid w:val="004B2ED8"/>
    <w:rsid w:val="004B3509"/>
    <w:rsid w:val="004C0C3D"/>
    <w:rsid w:val="004C10DD"/>
    <w:rsid w:val="004C199E"/>
    <w:rsid w:val="004C1CF4"/>
    <w:rsid w:val="004C70BD"/>
    <w:rsid w:val="004C738F"/>
    <w:rsid w:val="004D1196"/>
    <w:rsid w:val="004D193B"/>
    <w:rsid w:val="004D22CE"/>
    <w:rsid w:val="004D2D7A"/>
    <w:rsid w:val="004D487F"/>
    <w:rsid w:val="004D5872"/>
    <w:rsid w:val="004D629B"/>
    <w:rsid w:val="004D6B8C"/>
    <w:rsid w:val="004E12B7"/>
    <w:rsid w:val="004E1403"/>
    <w:rsid w:val="004E24BE"/>
    <w:rsid w:val="004E397C"/>
    <w:rsid w:val="004E595A"/>
    <w:rsid w:val="004E7256"/>
    <w:rsid w:val="004E7E6D"/>
    <w:rsid w:val="004F4376"/>
    <w:rsid w:val="004F57FB"/>
    <w:rsid w:val="004F6D96"/>
    <w:rsid w:val="005004E3"/>
    <w:rsid w:val="0050268E"/>
    <w:rsid w:val="005049A8"/>
    <w:rsid w:val="005063B7"/>
    <w:rsid w:val="00513126"/>
    <w:rsid w:val="005139A1"/>
    <w:rsid w:val="005143DB"/>
    <w:rsid w:val="00514802"/>
    <w:rsid w:val="005154A6"/>
    <w:rsid w:val="005161AA"/>
    <w:rsid w:val="0051631F"/>
    <w:rsid w:val="0051720F"/>
    <w:rsid w:val="0052039E"/>
    <w:rsid w:val="0052048F"/>
    <w:rsid w:val="00521E3C"/>
    <w:rsid w:val="00521E97"/>
    <w:rsid w:val="0052289F"/>
    <w:rsid w:val="00523010"/>
    <w:rsid w:val="00523236"/>
    <w:rsid w:val="00523F15"/>
    <w:rsid w:val="00524CE4"/>
    <w:rsid w:val="00525AF9"/>
    <w:rsid w:val="005261E5"/>
    <w:rsid w:val="005264DC"/>
    <w:rsid w:val="0052701B"/>
    <w:rsid w:val="00527A2A"/>
    <w:rsid w:val="00530E8A"/>
    <w:rsid w:val="005311FA"/>
    <w:rsid w:val="00536B9D"/>
    <w:rsid w:val="00536BDF"/>
    <w:rsid w:val="00536E67"/>
    <w:rsid w:val="00541290"/>
    <w:rsid w:val="00545793"/>
    <w:rsid w:val="00547ABE"/>
    <w:rsid w:val="00550579"/>
    <w:rsid w:val="0055175C"/>
    <w:rsid w:val="005517BE"/>
    <w:rsid w:val="00552257"/>
    <w:rsid w:val="00552C83"/>
    <w:rsid w:val="0055513D"/>
    <w:rsid w:val="005553C8"/>
    <w:rsid w:val="0055619E"/>
    <w:rsid w:val="0055683C"/>
    <w:rsid w:val="00557FCD"/>
    <w:rsid w:val="005605A0"/>
    <w:rsid w:val="00560A82"/>
    <w:rsid w:val="00563295"/>
    <w:rsid w:val="005645E9"/>
    <w:rsid w:val="00567817"/>
    <w:rsid w:val="00567E31"/>
    <w:rsid w:val="00570977"/>
    <w:rsid w:val="00575E01"/>
    <w:rsid w:val="00576063"/>
    <w:rsid w:val="0058077F"/>
    <w:rsid w:val="005822AD"/>
    <w:rsid w:val="00583D21"/>
    <w:rsid w:val="00584638"/>
    <w:rsid w:val="005865CF"/>
    <w:rsid w:val="0059148B"/>
    <w:rsid w:val="005931E5"/>
    <w:rsid w:val="0059390C"/>
    <w:rsid w:val="00594E39"/>
    <w:rsid w:val="00597FAF"/>
    <w:rsid w:val="005A2F3A"/>
    <w:rsid w:val="005A759A"/>
    <w:rsid w:val="005A7942"/>
    <w:rsid w:val="005B2203"/>
    <w:rsid w:val="005B27AF"/>
    <w:rsid w:val="005B29A4"/>
    <w:rsid w:val="005B3CA2"/>
    <w:rsid w:val="005B736D"/>
    <w:rsid w:val="005B7FA4"/>
    <w:rsid w:val="005C0AF2"/>
    <w:rsid w:val="005C1063"/>
    <w:rsid w:val="005C19DF"/>
    <w:rsid w:val="005C1EF7"/>
    <w:rsid w:val="005C22FF"/>
    <w:rsid w:val="005C3DFE"/>
    <w:rsid w:val="005C5119"/>
    <w:rsid w:val="005C71D6"/>
    <w:rsid w:val="005C783A"/>
    <w:rsid w:val="005D3B74"/>
    <w:rsid w:val="005D789B"/>
    <w:rsid w:val="005D7DD1"/>
    <w:rsid w:val="005E0FD9"/>
    <w:rsid w:val="005E2FC8"/>
    <w:rsid w:val="005E4AEA"/>
    <w:rsid w:val="005E4F0D"/>
    <w:rsid w:val="005E618C"/>
    <w:rsid w:val="005F2CB4"/>
    <w:rsid w:val="005F3B15"/>
    <w:rsid w:val="005F4237"/>
    <w:rsid w:val="005F46CB"/>
    <w:rsid w:val="005F4C28"/>
    <w:rsid w:val="005F5CE0"/>
    <w:rsid w:val="005F61E0"/>
    <w:rsid w:val="00600269"/>
    <w:rsid w:val="006009BE"/>
    <w:rsid w:val="006029E5"/>
    <w:rsid w:val="00602B95"/>
    <w:rsid w:val="00602F09"/>
    <w:rsid w:val="006035B4"/>
    <w:rsid w:val="00605FB3"/>
    <w:rsid w:val="00606A5D"/>
    <w:rsid w:val="006074FC"/>
    <w:rsid w:val="00610135"/>
    <w:rsid w:val="0061040D"/>
    <w:rsid w:val="00612B74"/>
    <w:rsid w:val="00615696"/>
    <w:rsid w:val="00616934"/>
    <w:rsid w:val="00616DA7"/>
    <w:rsid w:val="00620E6C"/>
    <w:rsid w:val="00621611"/>
    <w:rsid w:val="006238D7"/>
    <w:rsid w:val="00623908"/>
    <w:rsid w:val="006248A6"/>
    <w:rsid w:val="006258C2"/>
    <w:rsid w:val="00625CEF"/>
    <w:rsid w:val="006302FC"/>
    <w:rsid w:val="0063215C"/>
    <w:rsid w:val="00633C72"/>
    <w:rsid w:val="006341AF"/>
    <w:rsid w:val="006366F2"/>
    <w:rsid w:val="0063725D"/>
    <w:rsid w:val="0064044E"/>
    <w:rsid w:val="006422B4"/>
    <w:rsid w:val="00645562"/>
    <w:rsid w:val="006467E0"/>
    <w:rsid w:val="00657D96"/>
    <w:rsid w:val="00661031"/>
    <w:rsid w:val="00661311"/>
    <w:rsid w:val="00661A0E"/>
    <w:rsid w:val="00662274"/>
    <w:rsid w:val="00664AD5"/>
    <w:rsid w:val="0066699A"/>
    <w:rsid w:val="006704D5"/>
    <w:rsid w:val="0067160E"/>
    <w:rsid w:val="00671A93"/>
    <w:rsid w:val="00674921"/>
    <w:rsid w:val="006824E5"/>
    <w:rsid w:val="00683237"/>
    <w:rsid w:val="00685828"/>
    <w:rsid w:val="00686BDB"/>
    <w:rsid w:val="00687B04"/>
    <w:rsid w:val="006900D4"/>
    <w:rsid w:val="006907C5"/>
    <w:rsid w:val="006919C8"/>
    <w:rsid w:val="00691E2C"/>
    <w:rsid w:val="0069274C"/>
    <w:rsid w:val="00693591"/>
    <w:rsid w:val="00694905"/>
    <w:rsid w:val="00695012"/>
    <w:rsid w:val="0069530D"/>
    <w:rsid w:val="00695F82"/>
    <w:rsid w:val="00696A12"/>
    <w:rsid w:val="00697DBF"/>
    <w:rsid w:val="006A0094"/>
    <w:rsid w:val="006A1A83"/>
    <w:rsid w:val="006A1A8E"/>
    <w:rsid w:val="006A494C"/>
    <w:rsid w:val="006A50DE"/>
    <w:rsid w:val="006A628B"/>
    <w:rsid w:val="006A6400"/>
    <w:rsid w:val="006A6EB6"/>
    <w:rsid w:val="006B0EA1"/>
    <w:rsid w:val="006B13E6"/>
    <w:rsid w:val="006B1F1F"/>
    <w:rsid w:val="006B3DE7"/>
    <w:rsid w:val="006B423E"/>
    <w:rsid w:val="006B5330"/>
    <w:rsid w:val="006C0BBE"/>
    <w:rsid w:val="006C0D46"/>
    <w:rsid w:val="006C1C28"/>
    <w:rsid w:val="006C33E0"/>
    <w:rsid w:val="006C3ADD"/>
    <w:rsid w:val="006C4066"/>
    <w:rsid w:val="006D05BF"/>
    <w:rsid w:val="006D1C39"/>
    <w:rsid w:val="006D2642"/>
    <w:rsid w:val="006D3106"/>
    <w:rsid w:val="006D3E63"/>
    <w:rsid w:val="006D52A9"/>
    <w:rsid w:val="006D7ED7"/>
    <w:rsid w:val="006E0260"/>
    <w:rsid w:val="006E091E"/>
    <w:rsid w:val="006E4224"/>
    <w:rsid w:val="006E4316"/>
    <w:rsid w:val="006E50F2"/>
    <w:rsid w:val="006E5A14"/>
    <w:rsid w:val="006E6E4B"/>
    <w:rsid w:val="006E794E"/>
    <w:rsid w:val="006E7D18"/>
    <w:rsid w:val="006F0280"/>
    <w:rsid w:val="006F1BEA"/>
    <w:rsid w:val="006F2189"/>
    <w:rsid w:val="006F3EAF"/>
    <w:rsid w:val="006F4828"/>
    <w:rsid w:val="006F5016"/>
    <w:rsid w:val="006F75A4"/>
    <w:rsid w:val="006F7B23"/>
    <w:rsid w:val="007006E0"/>
    <w:rsid w:val="007008B4"/>
    <w:rsid w:val="0070149C"/>
    <w:rsid w:val="00701580"/>
    <w:rsid w:val="007030E7"/>
    <w:rsid w:val="0070318A"/>
    <w:rsid w:val="00703812"/>
    <w:rsid w:val="00705CA7"/>
    <w:rsid w:val="00706D8E"/>
    <w:rsid w:val="007072EE"/>
    <w:rsid w:val="00707FE2"/>
    <w:rsid w:val="00710143"/>
    <w:rsid w:val="00710155"/>
    <w:rsid w:val="00711AE3"/>
    <w:rsid w:val="007132BD"/>
    <w:rsid w:val="007140A2"/>
    <w:rsid w:val="00716187"/>
    <w:rsid w:val="00716895"/>
    <w:rsid w:val="00716989"/>
    <w:rsid w:val="00716D09"/>
    <w:rsid w:val="00721F9F"/>
    <w:rsid w:val="00723809"/>
    <w:rsid w:val="00723F57"/>
    <w:rsid w:val="00730176"/>
    <w:rsid w:val="007310FC"/>
    <w:rsid w:val="007317DF"/>
    <w:rsid w:val="0073561B"/>
    <w:rsid w:val="007368A3"/>
    <w:rsid w:val="0074038F"/>
    <w:rsid w:val="00747120"/>
    <w:rsid w:val="00747648"/>
    <w:rsid w:val="00750401"/>
    <w:rsid w:val="0075066D"/>
    <w:rsid w:val="00754078"/>
    <w:rsid w:val="00754FEF"/>
    <w:rsid w:val="00755D8B"/>
    <w:rsid w:val="00756234"/>
    <w:rsid w:val="00756C4B"/>
    <w:rsid w:val="0075701D"/>
    <w:rsid w:val="00757BE7"/>
    <w:rsid w:val="00761B89"/>
    <w:rsid w:val="00763841"/>
    <w:rsid w:val="00763B72"/>
    <w:rsid w:val="00764872"/>
    <w:rsid w:val="0076513C"/>
    <w:rsid w:val="00765905"/>
    <w:rsid w:val="00765F20"/>
    <w:rsid w:val="00770A5B"/>
    <w:rsid w:val="00770C05"/>
    <w:rsid w:val="00770CBB"/>
    <w:rsid w:val="00772995"/>
    <w:rsid w:val="00772A63"/>
    <w:rsid w:val="00773716"/>
    <w:rsid w:val="007739B3"/>
    <w:rsid w:val="00776D30"/>
    <w:rsid w:val="00777524"/>
    <w:rsid w:val="00777C4D"/>
    <w:rsid w:val="0078104B"/>
    <w:rsid w:val="00783227"/>
    <w:rsid w:val="007843DD"/>
    <w:rsid w:val="007848ED"/>
    <w:rsid w:val="007849FA"/>
    <w:rsid w:val="00786228"/>
    <w:rsid w:val="007863C6"/>
    <w:rsid w:val="00787DE9"/>
    <w:rsid w:val="00790CBB"/>
    <w:rsid w:val="00793AB7"/>
    <w:rsid w:val="007957B4"/>
    <w:rsid w:val="00796385"/>
    <w:rsid w:val="00796BC5"/>
    <w:rsid w:val="00797229"/>
    <w:rsid w:val="007978D4"/>
    <w:rsid w:val="00797B76"/>
    <w:rsid w:val="007A1E27"/>
    <w:rsid w:val="007A1EC8"/>
    <w:rsid w:val="007A2D90"/>
    <w:rsid w:val="007A2E2C"/>
    <w:rsid w:val="007A42E8"/>
    <w:rsid w:val="007A5BD4"/>
    <w:rsid w:val="007A6E77"/>
    <w:rsid w:val="007A7063"/>
    <w:rsid w:val="007B1A42"/>
    <w:rsid w:val="007B2D2C"/>
    <w:rsid w:val="007B36EC"/>
    <w:rsid w:val="007B411E"/>
    <w:rsid w:val="007B7B9C"/>
    <w:rsid w:val="007C087A"/>
    <w:rsid w:val="007C0F80"/>
    <w:rsid w:val="007C3383"/>
    <w:rsid w:val="007C4DCF"/>
    <w:rsid w:val="007D4288"/>
    <w:rsid w:val="007D4885"/>
    <w:rsid w:val="007D4981"/>
    <w:rsid w:val="007D52AC"/>
    <w:rsid w:val="007D7202"/>
    <w:rsid w:val="007E17FD"/>
    <w:rsid w:val="007E3F6F"/>
    <w:rsid w:val="007E4289"/>
    <w:rsid w:val="007E5141"/>
    <w:rsid w:val="007E5372"/>
    <w:rsid w:val="007E573E"/>
    <w:rsid w:val="007E73E3"/>
    <w:rsid w:val="007E7A61"/>
    <w:rsid w:val="007F0AB0"/>
    <w:rsid w:val="007F2CA2"/>
    <w:rsid w:val="007F320E"/>
    <w:rsid w:val="007F5942"/>
    <w:rsid w:val="007F65F3"/>
    <w:rsid w:val="0080074C"/>
    <w:rsid w:val="0080103E"/>
    <w:rsid w:val="0080215E"/>
    <w:rsid w:val="00802C47"/>
    <w:rsid w:val="00805001"/>
    <w:rsid w:val="00806CA3"/>
    <w:rsid w:val="00807B9E"/>
    <w:rsid w:val="00811BDA"/>
    <w:rsid w:val="008127B0"/>
    <w:rsid w:val="008131DF"/>
    <w:rsid w:val="008144C1"/>
    <w:rsid w:val="0081465E"/>
    <w:rsid w:val="00815016"/>
    <w:rsid w:val="00815BC3"/>
    <w:rsid w:val="00815C84"/>
    <w:rsid w:val="008211A4"/>
    <w:rsid w:val="0082492C"/>
    <w:rsid w:val="00824BAF"/>
    <w:rsid w:val="00824F00"/>
    <w:rsid w:val="008265BA"/>
    <w:rsid w:val="00826B17"/>
    <w:rsid w:val="00827E5A"/>
    <w:rsid w:val="00832EA7"/>
    <w:rsid w:val="00834035"/>
    <w:rsid w:val="00834B72"/>
    <w:rsid w:val="00834DD3"/>
    <w:rsid w:val="00834DF5"/>
    <w:rsid w:val="008350EB"/>
    <w:rsid w:val="008356F4"/>
    <w:rsid w:val="008365C8"/>
    <w:rsid w:val="0083679C"/>
    <w:rsid w:val="00836F71"/>
    <w:rsid w:val="008441E0"/>
    <w:rsid w:val="00844BC6"/>
    <w:rsid w:val="008455B2"/>
    <w:rsid w:val="00851354"/>
    <w:rsid w:val="00851C84"/>
    <w:rsid w:val="00851F61"/>
    <w:rsid w:val="00853CB3"/>
    <w:rsid w:val="008571E7"/>
    <w:rsid w:val="00857776"/>
    <w:rsid w:val="00860BAC"/>
    <w:rsid w:val="00861984"/>
    <w:rsid w:val="00861C19"/>
    <w:rsid w:val="00863B92"/>
    <w:rsid w:val="008700C0"/>
    <w:rsid w:val="00871DBD"/>
    <w:rsid w:val="00872630"/>
    <w:rsid w:val="008727CC"/>
    <w:rsid w:val="00873461"/>
    <w:rsid w:val="008739C6"/>
    <w:rsid w:val="0087486A"/>
    <w:rsid w:val="00875168"/>
    <w:rsid w:val="00877949"/>
    <w:rsid w:val="00881689"/>
    <w:rsid w:val="00882C4F"/>
    <w:rsid w:val="008857BA"/>
    <w:rsid w:val="008867E0"/>
    <w:rsid w:val="00886804"/>
    <w:rsid w:val="00886BC2"/>
    <w:rsid w:val="00890006"/>
    <w:rsid w:val="00890452"/>
    <w:rsid w:val="008936C6"/>
    <w:rsid w:val="00893EB9"/>
    <w:rsid w:val="0089482A"/>
    <w:rsid w:val="00894DED"/>
    <w:rsid w:val="008956E9"/>
    <w:rsid w:val="008957C0"/>
    <w:rsid w:val="00895F40"/>
    <w:rsid w:val="008963E9"/>
    <w:rsid w:val="008A0B20"/>
    <w:rsid w:val="008A13E1"/>
    <w:rsid w:val="008A3AE5"/>
    <w:rsid w:val="008A3CFF"/>
    <w:rsid w:val="008A64DC"/>
    <w:rsid w:val="008A77FE"/>
    <w:rsid w:val="008B1493"/>
    <w:rsid w:val="008B16E0"/>
    <w:rsid w:val="008B2718"/>
    <w:rsid w:val="008B3BE1"/>
    <w:rsid w:val="008B3F9C"/>
    <w:rsid w:val="008B5DBC"/>
    <w:rsid w:val="008B6C88"/>
    <w:rsid w:val="008C55DE"/>
    <w:rsid w:val="008C7DB9"/>
    <w:rsid w:val="008C7F18"/>
    <w:rsid w:val="008D1248"/>
    <w:rsid w:val="008D1E55"/>
    <w:rsid w:val="008D213E"/>
    <w:rsid w:val="008D2ABA"/>
    <w:rsid w:val="008D7332"/>
    <w:rsid w:val="008E080F"/>
    <w:rsid w:val="008E0C4B"/>
    <w:rsid w:val="008E1517"/>
    <w:rsid w:val="008E2F32"/>
    <w:rsid w:val="008E35E4"/>
    <w:rsid w:val="008E3756"/>
    <w:rsid w:val="008E4F8E"/>
    <w:rsid w:val="008E5B85"/>
    <w:rsid w:val="008E7E1F"/>
    <w:rsid w:val="008F1734"/>
    <w:rsid w:val="008F191F"/>
    <w:rsid w:val="008F2D3D"/>
    <w:rsid w:val="008F44DA"/>
    <w:rsid w:val="008F4593"/>
    <w:rsid w:val="008F557A"/>
    <w:rsid w:val="008F5DC2"/>
    <w:rsid w:val="008F632D"/>
    <w:rsid w:val="009016B4"/>
    <w:rsid w:val="009051D1"/>
    <w:rsid w:val="009056A8"/>
    <w:rsid w:val="00906C42"/>
    <w:rsid w:val="00907149"/>
    <w:rsid w:val="009078B8"/>
    <w:rsid w:val="00907C9B"/>
    <w:rsid w:val="00910799"/>
    <w:rsid w:val="00912D4D"/>
    <w:rsid w:val="00916CF5"/>
    <w:rsid w:val="0091707F"/>
    <w:rsid w:val="0091790D"/>
    <w:rsid w:val="00917B7E"/>
    <w:rsid w:val="00923CE5"/>
    <w:rsid w:val="009241C0"/>
    <w:rsid w:val="00924965"/>
    <w:rsid w:val="00925115"/>
    <w:rsid w:val="00925274"/>
    <w:rsid w:val="00925EA4"/>
    <w:rsid w:val="0092606D"/>
    <w:rsid w:val="0093256E"/>
    <w:rsid w:val="00933076"/>
    <w:rsid w:val="009330EE"/>
    <w:rsid w:val="009336DB"/>
    <w:rsid w:val="009339B2"/>
    <w:rsid w:val="009367B6"/>
    <w:rsid w:val="00936D32"/>
    <w:rsid w:val="00940700"/>
    <w:rsid w:val="0094133F"/>
    <w:rsid w:val="00942D42"/>
    <w:rsid w:val="009436BF"/>
    <w:rsid w:val="00945AAA"/>
    <w:rsid w:val="00946A26"/>
    <w:rsid w:val="00946E51"/>
    <w:rsid w:val="00951F94"/>
    <w:rsid w:val="00952459"/>
    <w:rsid w:val="00953193"/>
    <w:rsid w:val="00953EEF"/>
    <w:rsid w:val="00956D2B"/>
    <w:rsid w:val="00957E04"/>
    <w:rsid w:val="00960BE2"/>
    <w:rsid w:val="00960E5F"/>
    <w:rsid w:val="009614B8"/>
    <w:rsid w:val="009618AA"/>
    <w:rsid w:val="00962302"/>
    <w:rsid w:val="00962B87"/>
    <w:rsid w:val="009648D5"/>
    <w:rsid w:val="009658F5"/>
    <w:rsid w:val="009679B4"/>
    <w:rsid w:val="00967E51"/>
    <w:rsid w:val="009707C1"/>
    <w:rsid w:val="00970906"/>
    <w:rsid w:val="00970BD5"/>
    <w:rsid w:val="0097327C"/>
    <w:rsid w:val="009733DA"/>
    <w:rsid w:val="0097409A"/>
    <w:rsid w:val="0097428B"/>
    <w:rsid w:val="00974308"/>
    <w:rsid w:val="00980EB1"/>
    <w:rsid w:val="00981F8B"/>
    <w:rsid w:val="00982312"/>
    <w:rsid w:val="00982492"/>
    <w:rsid w:val="00982B5C"/>
    <w:rsid w:val="00982C1E"/>
    <w:rsid w:val="00982E6E"/>
    <w:rsid w:val="00983694"/>
    <w:rsid w:val="00984E4F"/>
    <w:rsid w:val="009858C8"/>
    <w:rsid w:val="00985E3E"/>
    <w:rsid w:val="0098612C"/>
    <w:rsid w:val="00986AF1"/>
    <w:rsid w:val="009875BD"/>
    <w:rsid w:val="00987FE6"/>
    <w:rsid w:val="00991B6B"/>
    <w:rsid w:val="00995B9B"/>
    <w:rsid w:val="00997BC4"/>
    <w:rsid w:val="009A13BB"/>
    <w:rsid w:val="009A5BFE"/>
    <w:rsid w:val="009A7330"/>
    <w:rsid w:val="009A75AC"/>
    <w:rsid w:val="009A7B35"/>
    <w:rsid w:val="009A7EE6"/>
    <w:rsid w:val="009B0041"/>
    <w:rsid w:val="009B2B4C"/>
    <w:rsid w:val="009B329F"/>
    <w:rsid w:val="009B3739"/>
    <w:rsid w:val="009B38EC"/>
    <w:rsid w:val="009B3BC7"/>
    <w:rsid w:val="009B4E30"/>
    <w:rsid w:val="009B62E4"/>
    <w:rsid w:val="009C09B1"/>
    <w:rsid w:val="009C4500"/>
    <w:rsid w:val="009C4A84"/>
    <w:rsid w:val="009C6655"/>
    <w:rsid w:val="009D0634"/>
    <w:rsid w:val="009D2DFD"/>
    <w:rsid w:val="009D36F2"/>
    <w:rsid w:val="009D3B73"/>
    <w:rsid w:val="009D4CB4"/>
    <w:rsid w:val="009D5AC6"/>
    <w:rsid w:val="009D768A"/>
    <w:rsid w:val="009E2873"/>
    <w:rsid w:val="009E3839"/>
    <w:rsid w:val="009E42EF"/>
    <w:rsid w:val="009E4CBF"/>
    <w:rsid w:val="009E55F8"/>
    <w:rsid w:val="009E5E00"/>
    <w:rsid w:val="009E640E"/>
    <w:rsid w:val="009F0360"/>
    <w:rsid w:val="009F30EF"/>
    <w:rsid w:val="009F4CDA"/>
    <w:rsid w:val="009F5C02"/>
    <w:rsid w:val="00A00D48"/>
    <w:rsid w:val="00A01671"/>
    <w:rsid w:val="00A02EE4"/>
    <w:rsid w:val="00A07C84"/>
    <w:rsid w:val="00A11A29"/>
    <w:rsid w:val="00A11B4E"/>
    <w:rsid w:val="00A1203A"/>
    <w:rsid w:val="00A146E1"/>
    <w:rsid w:val="00A15170"/>
    <w:rsid w:val="00A16025"/>
    <w:rsid w:val="00A20BA2"/>
    <w:rsid w:val="00A219D5"/>
    <w:rsid w:val="00A21D6C"/>
    <w:rsid w:val="00A225BB"/>
    <w:rsid w:val="00A234AB"/>
    <w:rsid w:val="00A24122"/>
    <w:rsid w:val="00A25815"/>
    <w:rsid w:val="00A271C0"/>
    <w:rsid w:val="00A301C2"/>
    <w:rsid w:val="00A31E45"/>
    <w:rsid w:val="00A33819"/>
    <w:rsid w:val="00A33890"/>
    <w:rsid w:val="00A3784F"/>
    <w:rsid w:val="00A42E28"/>
    <w:rsid w:val="00A43DC5"/>
    <w:rsid w:val="00A44A0B"/>
    <w:rsid w:val="00A44DD0"/>
    <w:rsid w:val="00A46DBD"/>
    <w:rsid w:val="00A4746E"/>
    <w:rsid w:val="00A505A5"/>
    <w:rsid w:val="00A50F83"/>
    <w:rsid w:val="00A530A8"/>
    <w:rsid w:val="00A54DEB"/>
    <w:rsid w:val="00A55826"/>
    <w:rsid w:val="00A564C1"/>
    <w:rsid w:val="00A60434"/>
    <w:rsid w:val="00A63BD3"/>
    <w:rsid w:val="00A64508"/>
    <w:rsid w:val="00A66725"/>
    <w:rsid w:val="00A7004C"/>
    <w:rsid w:val="00A70E33"/>
    <w:rsid w:val="00A71A1D"/>
    <w:rsid w:val="00A72733"/>
    <w:rsid w:val="00A770A0"/>
    <w:rsid w:val="00A77348"/>
    <w:rsid w:val="00A778A4"/>
    <w:rsid w:val="00A8469C"/>
    <w:rsid w:val="00A854B6"/>
    <w:rsid w:val="00A86232"/>
    <w:rsid w:val="00A86832"/>
    <w:rsid w:val="00A902C7"/>
    <w:rsid w:val="00A90682"/>
    <w:rsid w:val="00A90AED"/>
    <w:rsid w:val="00A9238C"/>
    <w:rsid w:val="00A93F3D"/>
    <w:rsid w:val="00A95490"/>
    <w:rsid w:val="00A96328"/>
    <w:rsid w:val="00A967C3"/>
    <w:rsid w:val="00A97312"/>
    <w:rsid w:val="00A97A1D"/>
    <w:rsid w:val="00AA00FE"/>
    <w:rsid w:val="00AA232A"/>
    <w:rsid w:val="00AA2540"/>
    <w:rsid w:val="00AA383A"/>
    <w:rsid w:val="00AA4D5C"/>
    <w:rsid w:val="00AA68CD"/>
    <w:rsid w:val="00AB212A"/>
    <w:rsid w:val="00AB2692"/>
    <w:rsid w:val="00AB3469"/>
    <w:rsid w:val="00AB38F6"/>
    <w:rsid w:val="00AB597E"/>
    <w:rsid w:val="00AB766D"/>
    <w:rsid w:val="00AB7D37"/>
    <w:rsid w:val="00AB7F3D"/>
    <w:rsid w:val="00AC17E0"/>
    <w:rsid w:val="00AC5482"/>
    <w:rsid w:val="00AC5E67"/>
    <w:rsid w:val="00AC6584"/>
    <w:rsid w:val="00AD0265"/>
    <w:rsid w:val="00AD3202"/>
    <w:rsid w:val="00AD33DB"/>
    <w:rsid w:val="00AD3672"/>
    <w:rsid w:val="00AD4011"/>
    <w:rsid w:val="00AD5204"/>
    <w:rsid w:val="00AD580C"/>
    <w:rsid w:val="00AD7EE7"/>
    <w:rsid w:val="00AE05A8"/>
    <w:rsid w:val="00AE063B"/>
    <w:rsid w:val="00AE1801"/>
    <w:rsid w:val="00AE2C79"/>
    <w:rsid w:val="00AE41FC"/>
    <w:rsid w:val="00AE5334"/>
    <w:rsid w:val="00AE597B"/>
    <w:rsid w:val="00AE7362"/>
    <w:rsid w:val="00AF1836"/>
    <w:rsid w:val="00AF1EFB"/>
    <w:rsid w:val="00AF21E3"/>
    <w:rsid w:val="00AF2263"/>
    <w:rsid w:val="00AF2384"/>
    <w:rsid w:val="00AF2EA1"/>
    <w:rsid w:val="00AF3039"/>
    <w:rsid w:val="00AF3192"/>
    <w:rsid w:val="00AF3A34"/>
    <w:rsid w:val="00AF3E0F"/>
    <w:rsid w:val="00AF3E6F"/>
    <w:rsid w:val="00AF6232"/>
    <w:rsid w:val="00B007DF"/>
    <w:rsid w:val="00B00CAF"/>
    <w:rsid w:val="00B0402A"/>
    <w:rsid w:val="00B10A4D"/>
    <w:rsid w:val="00B10CAC"/>
    <w:rsid w:val="00B11660"/>
    <w:rsid w:val="00B13158"/>
    <w:rsid w:val="00B143E7"/>
    <w:rsid w:val="00B15221"/>
    <w:rsid w:val="00B15B2E"/>
    <w:rsid w:val="00B16A50"/>
    <w:rsid w:val="00B2107F"/>
    <w:rsid w:val="00B2159E"/>
    <w:rsid w:val="00B22A58"/>
    <w:rsid w:val="00B23305"/>
    <w:rsid w:val="00B23344"/>
    <w:rsid w:val="00B24BAA"/>
    <w:rsid w:val="00B2562E"/>
    <w:rsid w:val="00B26038"/>
    <w:rsid w:val="00B27800"/>
    <w:rsid w:val="00B44D70"/>
    <w:rsid w:val="00B45094"/>
    <w:rsid w:val="00B47C62"/>
    <w:rsid w:val="00B5017E"/>
    <w:rsid w:val="00B51682"/>
    <w:rsid w:val="00B51AA1"/>
    <w:rsid w:val="00B52588"/>
    <w:rsid w:val="00B52A27"/>
    <w:rsid w:val="00B53279"/>
    <w:rsid w:val="00B541F8"/>
    <w:rsid w:val="00B561FE"/>
    <w:rsid w:val="00B5695A"/>
    <w:rsid w:val="00B56EF1"/>
    <w:rsid w:val="00B60111"/>
    <w:rsid w:val="00B60E21"/>
    <w:rsid w:val="00B62952"/>
    <w:rsid w:val="00B630D3"/>
    <w:rsid w:val="00B6380B"/>
    <w:rsid w:val="00B652B0"/>
    <w:rsid w:val="00B65957"/>
    <w:rsid w:val="00B662A7"/>
    <w:rsid w:val="00B66C00"/>
    <w:rsid w:val="00B67774"/>
    <w:rsid w:val="00B70D74"/>
    <w:rsid w:val="00B72897"/>
    <w:rsid w:val="00B7298A"/>
    <w:rsid w:val="00B75EBE"/>
    <w:rsid w:val="00B77DA3"/>
    <w:rsid w:val="00B807D2"/>
    <w:rsid w:val="00B82156"/>
    <w:rsid w:val="00B8300D"/>
    <w:rsid w:val="00B8542B"/>
    <w:rsid w:val="00B85A53"/>
    <w:rsid w:val="00B86949"/>
    <w:rsid w:val="00B903E4"/>
    <w:rsid w:val="00B90E84"/>
    <w:rsid w:val="00B93461"/>
    <w:rsid w:val="00B961BD"/>
    <w:rsid w:val="00B968CF"/>
    <w:rsid w:val="00B96AC4"/>
    <w:rsid w:val="00BA0DD3"/>
    <w:rsid w:val="00BA5791"/>
    <w:rsid w:val="00BA7488"/>
    <w:rsid w:val="00BA7C28"/>
    <w:rsid w:val="00BB0F9D"/>
    <w:rsid w:val="00BB1539"/>
    <w:rsid w:val="00BB5CBD"/>
    <w:rsid w:val="00BB62CD"/>
    <w:rsid w:val="00BC2DD8"/>
    <w:rsid w:val="00BC41E7"/>
    <w:rsid w:val="00BC47EE"/>
    <w:rsid w:val="00BC5290"/>
    <w:rsid w:val="00BC61A5"/>
    <w:rsid w:val="00BD2F9D"/>
    <w:rsid w:val="00BD3CA7"/>
    <w:rsid w:val="00BD58B0"/>
    <w:rsid w:val="00BD7F6B"/>
    <w:rsid w:val="00BE5759"/>
    <w:rsid w:val="00BE631C"/>
    <w:rsid w:val="00BF028B"/>
    <w:rsid w:val="00BF188A"/>
    <w:rsid w:val="00BF251F"/>
    <w:rsid w:val="00BF2F4D"/>
    <w:rsid w:val="00BF33F9"/>
    <w:rsid w:val="00BF363E"/>
    <w:rsid w:val="00BF432A"/>
    <w:rsid w:val="00BF4E7C"/>
    <w:rsid w:val="00BF5D14"/>
    <w:rsid w:val="00BF6145"/>
    <w:rsid w:val="00BF6A05"/>
    <w:rsid w:val="00BF717C"/>
    <w:rsid w:val="00BF77E9"/>
    <w:rsid w:val="00C0105D"/>
    <w:rsid w:val="00C02BB5"/>
    <w:rsid w:val="00C02FFA"/>
    <w:rsid w:val="00C03014"/>
    <w:rsid w:val="00C05787"/>
    <w:rsid w:val="00C06C96"/>
    <w:rsid w:val="00C10561"/>
    <w:rsid w:val="00C153CA"/>
    <w:rsid w:val="00C157E7"/>
    <w:rsid w:val="00C15F37"/>
    <w:rsid w:val="00C16E6A"/>
    <w:rsid w:val="00C17063"/>
    <w:rsid w:val="00C20B12"/>
    <w:rsid w:val="00C21799"/>
    <w:rsid w:val="00C21BF4"/>
    <w:rsid w:val="00C22051"/>
    <w:rsid w:val="00C23C8F"/>
    <w:rsid w:val="00C30896"/>
    <w:rsid w:val="00C31B05"/>
    <w:rsid w:val="00C326B2"/>
    <w:rsid w:val="00C34179"/>
    <w:rsid w:val="00C350DB"/>
    <w:rsid w:val="00C35735"/>
    <w:rsid w:val="00C364C4"/>
    <w:rsid w:val="00C3674F"/>
    <w:rsid w:val="00C36841"/>
    <w:rsid w:val="00C37A2B"/>
    <w:rsid w:val="00C4278A"/>
    <w:rsid w:val="00C432FC"/>
    <w:rsid w:val="00C4379D"/>
    <w:rsid w:val="00C44035"/>
    <w:rsid w:val="00C45111"/>
    <w:rsid w:val="00C45D6C"/>
    <w:rsid w:val="00C463C6"/>
    <w:rsid w:val="00C46953"/>
    <w:rsid w:val="00C47C07"/>
    <w:rsid w:val="00C502A1"/>
    <w:rsid w:val="00C50F88"/>
    <w:rsid w:val="00C51F0F"/>
    <w:rsid w:val="00C52487"/>
    <w:rsid w:val="00C52964"/>
    <w:rsid w:val="00C52AED"/>
    <w:rsid w:val="00C53628"/>
    <w:rsid w:val="00C543BB"/>
    <w:rsid w:val="00C558D6"/>
    <w:rsid w:val="00C55D42"/>
    <w:rsid w:val="00C55E0D"/>
    <w:rsid w:val="00C56352"/>
    <w:rsid w:val="00C615AA"/>
    <w:rsid w:val="00C62FB8"/>
    <w:rsid w:val="00C63471"/>
    <w:rsid w:val="00C64DE0"/>
    <w:rsid w:val="00C66FFA"/>
    <w:rsid w:val="00C679D6"/>
    <w:rsid w:val="00C7056E"/>
    <w:rsid w:val="00C71F0E"/>
    <w:rsid w:val="00C72D91"/>
    <w:rsid w:val="00C73692"/>
    <w:rsid w:val="00C74D83"/>
    <w:rsid w:val="00C74FF6"/>
    <w:rsid w:val="00C75AA5"/>
    <w:rsid w:val="00C75CAD"/>
    <w:rsid w:val="00C77275"/>
    <w:rsid w:val="00C8034A"/>
    <w:rsid w:val="00C807D1"/>
    <w:rsid w:val="00C817EC"/>
    <w:rsid w:val="00C81D7A"/>
    <w:rsid w:val="00C835CF"/>
    <w:rsid w:val="00C83FF7"/>
    <w:rsid w:val="00C85190"/>
    <w:rsid w:val="00C86E46"/>
    <w:rsid w:val="00C91F84"/>
    <w:rsid w:val="00C94B9B"/>
    <w:rsid w:val="00C95C59"/>
    <w:rsid w:val="00C96D1A"/>
    <w:rsid w:val="00C9769C"/>
    <w:rsid w:val="00C97951"/>
    <w:rsid w:val="00CA0202"/>
    <w:rsid w:val="00CA07D3"/>
    <w:rsid w:val="00CA16E5"/>
    <w:rsid w:val="00CA406C"/>
    <w:rsid w:val="00CA6ADC"/>
    <w:rsid w:val="00CB1B42"/>
    <w:rsid w:val="00CB2BD8"/>
    <w:rsid w:val="00CB3A97"/>
    <w:rsid w:val="00CB3D9C"/>
    <w:rsid w:val="00CB4654"/>
    <w:rsid w:val="00CB574A"/>
    <w:rsid w:val="00CB5D5E"/>
    <w:rsid w:val="00CB7260"/>
    <w:rsid w:val="00CC14C0"/>
    <w:rsid w:val="00CC1A03"/>
    <w:rsid w:val="00CC1C90"/>
    <w:rsid w:val="00CC20BE"/>
    <w:rsid w:val="00CC3B97"/>
    <w:rsid w:val="00CC3FA3"/>
    <w:rsid w:val="00CC538C"/>
    <w:rsid w:val="00CC55B3"/>
    <w:rsid w:val="00CC6735"/>
    <w:rsid w:val="00CC79F4"/>
    <w:rsid w:val="00CD0409"/>
    <w:rsid w:val="00CD285A"/>
    <w:rsid w:val="00CD2ACC"/>
    <w:rsid w:val="00CD3EF9"/>
    <w:rsid w:val="00CD4C1F"/>
    <w:rsid w:val="00CD51D1"/>
    <w:rsid w:val="00CD5278"/>
    <w:rsid w:val="00CD72AE"/>
    <w:rsid w:val="00CE0691"/>
    <w:rsid w:val="00CE0B25"/>
    <w:rsid w:val="00CE0FD2"/>
    <w:rsid w:val="00CE632B"/>
    <w:rsid w:val="00CE71EB"/>
    <w:rsid w:val="00CE7B83"/>
    <w:rsid w:val="00CF1A39"/>
    <w:rsid w:val="00CF2702"/>
    <w:rsid w:val="00CF4602"/>
    <w:rsid w:val="00CF4FE3"/>
    <w:rsid w:val="00CF610D"/>
    <w:rsid w:val="00D0432A"/>
    <w:rsid w:val="00D05D5B"/>
    <w:rsid w:val="00D05DF2"/>
    <w:rsid w:val="00D168BE"/>
    <w:rsid w:val="00D178BD"/>
    <w:rsid w:val="00D17E6F"/>
    <w:rsid w:val="00D2030F"/>
    <w:rsid w:val="00D20A8B"/>
    <w:rsid w:val="00D21A90"/>
    <w:rsid w:val="00D2307A"/>
    <w:rsid w:val="00D24B91"/>
    <w:rsid w:val="00D24BE2"/>
    <w:rsid w:val="00D258EB"/>
    <w:rsid w:val="00D259FC"/>
    <w:rsid w:val="00D25B41"/>
    <w:rsid w:val="00D25D32"/>
    <w:rsid w:val="00D25D3D"/>
    <w:rsid w:val="00D26F20"/>
    <w:rsid w:val="00D30C6C"/>
    <w:rsid w:val="00D32D51"/>
    <w:rsid w:val="00D348BF"/>
    <w:rsid w:val="00D36B00"/>
    <w:rsid w:val="00D37BB3"/>
    <w:rsid w:val="00D438EE"/>
    <w:rsid w:val="00D44C41"/>
    <w:rsid w:val="00D4535F"/>
    <w:rsid w:val="00D45A86"/>
    <w:rsid w:val="00D46EE8"/>
    <w:rsid w:val="00D4738C"/>
    <w:rsid w:val="00D5374B"/>
    <w:rsid w:val="00D53948"/>
    <w:rsid w:val="00D548FC"/>
    <w:rsid w:val="00D54AA0"/>
    <w:rsid w:val="00D60450"/>
    <w:rsid w:val="00D61271"/>
    <w:rsid w:val="00D616B0"/>
    <w:rsid w:val="00D61D78"/>
    <w:rsid w:val="00D62ADE"/>
    <w:rsid w:val="00D63D40"/>
    <w:rsid w:val="00D643B4"/>
    <w:rsid w:val="00D66A24"/>
    <w:rsid w:val="00D66CCB"/>
    <w:rsid w:val="00D67E36"/>
    <w:rsid w:val="00D702E9"/>
    <w:rsid w:val="00D70D68"/>
    <w:rsid w:val="00D715FB"/>
    <w:rsid w:val="00D72008"/>
    <w:rsid w:val="00D7231D"/>
    <w:rsid w:val="00D73F86"/>
    <w:rsid w:val="00D767FB"/>
    <w:rsid w:val="00D77AFC"/>
    <w:rsid w:val="00D8001C"/>
    <w:rsid w:val="00D80466"/>
    <w:rsid w:val="00D82A78"/>
    <w:rsid w:val="00D84A52"/>
    <w:rsid w:val="00D852B6"/>
    <w:rsid w:val="00D85735"/>
    <w:rsid w:val="00D8620F"/>
    <w:rsid w:val="00D8674E"/>
    <w:rsid w:val="00D8757D"/>
    <w:rsid w:val="00D87F91"/>
    <w:rsid w:val="00D90C5F"/>
    <w:rsid w:val="00D9173B"/>
    <w:rsid w:val="00D92B4D"/>
    <w:rsid w:val="00D9326D"/>
    <w:rsid w:val="00D93692"/>
    <w:rsid w:val="00D93A8B"/>
    <w:rsid w:val="00D94B64"/>
    <w:rsid w:val="00D95AD1"/>
    <w:rsid w:val="00D97DB7"/>
    <w:rsid w:val="00DA0620"/>
    <w:rsid w:val="00DA0E40"/>
    <w:rsid w:val="00DA1BE9"/>
    <w:rsid w:val="00DA231E"/>
    <w:rsid w:val="00DA2DE9"/>
    <w:rsid w:val="00DA3A61"/>
    <w:rsid w:val="00DA4CA2"/>
    <w:rsid w:val="00DA5D79"/>
    <w:rsid w:val="00DB0850"/>
    <w:rsid w:val="00DB17BE"/>
    <w:rsid w:val="00DB37E8"/>
    <w:rsid w:val="00DB42E6"/>
    <w:rsid w:val="00DC0A9E"/>
    <w:rsid w:val="00DC0BF8"/>
    <w:rsid w:val="00DC1F35"/>
    <w:rsid w:val="00DC384B"/>
    <w:rsid w:val="00DC451E"/>
    <w:rsid w:val="00DC4F00"/>
    <w:rsid w:val="00DC53DE"/>
    <w:rsid w:val="00DC6A6E"/>
    <w:rsid w:val="00DC6F01"/>
    <w:rsid w:val="00DC72CD"/>
    <w:rsid w:val="00DC79ED"/>
    <w:rsid w:val="00DD183D"/>
    <w:rsid w:val="00DD1AD1"/>
    <w:rsid w:val="00DD1DC4"/>
    <w:rsid w:val="00DD3BC6"/>
    <w:rsid w:val="00DD418A"/>
    <w:rsid w:val="00DD5394"/>
    <w:rsid w:val="00DD675E"/>
    <w:rsid w:val="00DD71E2"/>
    <w:rsid w:val="00DD789A"/>
    <w:rsid w:val="00DD7BC9"/>
    <w:rsid w:val="00DE1CCF"/>
    <w:rsid w:val="00DE1FB3"/>
    <w:rsid w:val="00DE2AF7"/>
    <w:rsid w:val="00DE451E"/>
    <w:rsid w:val="00DE4B61"/>
    <w:rsid w:val="00DE6ED8"/>
    <w:rsid w:val="00DE773F"/>
    <w:rsid w:val="00DF00BD"/>
    <w:rsid w:val="00DF4747"/>
    <w:rsid w:val="00DF49C6"/>
    <w:rsid w:val="00DF4DE1"/>
    <w:rsid w:val="00DF5354"/>
    <w:rsid w:val="00DF5D98"/>
    <w:rsid w:val="00DF7DED"/>
    <w:rsid w:val="00E02138"/>
    <w:rsid w:val="00E02483"/>
    <w:rsid w:val="00E02F5F"/>
    <w:rsid w:val="00E03D43"/>
    <w:rsid w:val="00E04B33"/>
    <w:rsid w:val="00E05973"/>
    <w:rsid w:val="00E06200"/>
    <w:rsid w:val="00E070DB"/>
    <w:rsid w:val="00E13909"/>
    <w:rsid w:val="00E13AE5"/>
    <w:rsid w:val="00E14EB7"/>
    <w:rsid w:val="00E16374"/>
    <w:rsid w:val="00E16AC9"/>
    <w:rsid w:val="00E2382C"/>
    <w:rsid w:val="00E248ED"/>
    <w:rsid w:val="00E24FB1"/>
    <w:rsid w:val="00E258B7"/>
    <w:rsid w:val="00E259C2"/>
    <w:rsid w:val="00E26E1F"/>
    <w:rsid w:val="00E27D46"/>
    <w:rsid w:val="00E30805"/>
    <w:rsid w:val="00E3083B"/>
    <w:rsid w:val="00E3331E"/>
    <w:rsid w:val="00E3374F"/>
    <w:rsid w:val="00E33B73"/>
    <w:rsid w:val="00E353B0"/>
    <w:rsid w:val="00E364C2"/>
    <w:rsid w:val="00E365B3"/>
    <w:rsid w:val="00E37537"/>
    <w:rsid w:val="00E40B8F"/>
    <w:rsid w:val="00E41094"/>
    <w:rsid w:val="00E44718"/>
    <w:rsid w:val="00E46F31"/>
    <w:rsid w:val="00E47125"/>
    <w:rsid w:val="00E47868"/>
    <w:rsid w:val="00E50C0E"/>
    <w:rsid w:val="00E523C9"/>
    <w:rsid w:val="00E5388D"/>
    <w:rsid w:val="00E53F7C"/>
    <w:rsid w:val="00E55224"/>
    <w:rsid w:val="00E561EC"/>
    <w:rsid w:val="00E56EFF"/>
    <w:rsid w:val="00E61AE7"/>
    <w:rsid w:val="00E61CA9"/>
    <w:rsid w:val="00E6294B"/>
    <w:rsid w:val="00E643D9"/>
    <w:rsid w:val="00E67A31"/>
    <w:rsid w:val="00E71480"/>
    <w:rsid w:val="00E71F67"/>
    <w:rsid w:val="00E75EAE"/>
    <w:rsid w:val="00E762EB"/>
    <w:rsid w:val="00E77A10"/>
    <w:rsid w:val="00E80210"/>
    <w:rsid w:val="00E82271"/>
    <w:rsid w:val="00E82F77"/>
    <w:rsid w:val="00E8373C"/>
    <w:rsid w:val="00E8458E"/>
    <w:rsid w:val="00E84E8E"/>
    <w:rsid w:val="00E87EC2"/>
    <w:rsid w:val="00E90022"/>
    <w:rsid w:val="00E912A2"/>
    <w:rsid w:val="00E93804"/>
    <w:rsid w:val="00E95447"/>
    <w:rsid w:val="00E96719"/>
    <w:rsid w:val="00EA1720"/>
    <w:rsid w:val="00EA2A2F"/>
    <w:rsid w:val="00EA2C04"/>
    <w:rsid w:val="00EA320E"/>
    <w:rsid w:val="00EA3979"/>
    <w:rsid w:val="00EA3CE3"/>
    <w:rsid w:val="00EA6E4D"/>
    <w:rsid w:val="00EA7646"/>
    <w:rsid w:val="00EB043C"/>
    <w:rsid w:val="00EB0BD7"/>
    <w:rsid w:val="00EB0D95"/>
    <w:rsid w:val="00EB5902"/>
    <w:rsid w:val="00EB6F05"/>
    <w:rsid w:val="00EC0AF1"/>
    <w:rsid w:val="00EC2061"/>
    <w:rsid w:val="00EC302E"/>
    <w:rsid w:val="00EC37A9"/>
    <w:rsid w:val="00EC6007"/>
    <w:rsid w:val="00EC630C"/>
    <w:rsid w:val="00EC685E"/>
    <w:rsid w:val="00ED7E8F"/>
    <w:rsid w:val="00EE2956"/>
    <w:rsid w:val="00EE4E1B"/>
    <w:rsid w:val="00EE4F6C"/>
    <w:rsid w:val="00EE5CAE"/>
    <w:rsid w:val="00EE731B"/>
    <w:rsid w:val="00EE748C"/>
    <w:rsid w:val="00EF02B8"/>
    <w:rsid w:val="00EF425F"/>
    <w:rsid w:val="00EF4975"/>
    <w:rsid w:val="00EF5FB1"/>
    <w:rsid w:val="00EF76DB"/>
    <w:rsid w:val="00EF7F75"/>
    <w:rsid w:val="00F0086A"/>
    <w:rsid w:val="00F00D28"/>
    <w:rsid w:val="00F00E14"/>
    <w:rsid w:val="00F0327A"/>
    <w:rsid w:val="00F03AAB"/>
    <w:rsid w:val="00F0422D"/>
    <w:rsid w:val="00F060C4"/>
    <w:rsid w:val="00F0650F"/>
    <w:rsid w:val="00F06EB8"/>
    <w:rsid w:val="00F07D6D"/>
    <w:rsid w:val="00F07D9B"/>
    <w:rsid w:val="00F1020B"/>
    <w:rsid w:val="00F111C3"/>
    <w:rsid w:val="00F12DF5"/>
    <w:rsid w:val="00F133AB"/>
    <w:rsid w:val="00F13B34"/>
    <w:rsid w:val="00F13E87"/>
    <w:rsid w:val="00F14027"/>
    <w:rsid w:val="00F14F68"/>
    <w:rsid w:val="00F17A03"/>
    <w:rsid w:val="00F20004"/>
    <w:rsid w:val="00F204BD"/>
    <w:rsid w:val="00F20DC2"/>
    <w:rsid w:val="00F213CC"/>
    <w:rsid w:val="00F224CF"/>
    <w:rsid w:val="00F230B8"/>
    <w:rsid w:val="00F232A7"/>
    <w:rsid w:val="00F27C58"/>
    <w:rsid w:val="00F27FD7"/>
    <w:rsid w:val="00F30624"/>
    <w:rsid w:val="00F3585D"/>
    <w:rsid w:val="00F3599F"/>
    <w:rsid w:val="00F36908"/>
    <w:rsid w:val="00F37EF9"/>
    <w:rsid w:val="00F43B90"/>
    <w:rsid w:val="00F44940"/>
    <w:rsid w:val="00F45211"/>
    <w:rsid w:val="00F46BBE"/>
    <w:rsid w:val="00F51741"/>
    <w:rsid w:val="00F51848"/>
    <w:rsid w:val="00F52D14"/>
    <w:rsid w:val="00F53684"/>
    <w:rsid w:val="00F53690"/>
    <w:rsid w:val="00F53765"/>
    <w:rsid w:val="00F539DC"/>
    <w:rsid w:val="00F55EC0"/>
    <w:rsid w:val="00F6085C"/>
    <w:rsid w:val="00F613A1"/>
    <w:rsid w:val="00F614EE"/>
    <w:rsid w:val="00F618DF"/>
    <w:rsid w:val="00F61ABB"/>
    <w:rsid w:val="00F63B1F"/>
    <w:rsid w:val="00F65FFA"/>
    <w:rsid w:val="00F6653A"/>
    <w:rsid w:val="00F66A84"/>
    <w:rsid w:val="00F66EAD"/>
    <w:rsid w:val="00F67525"/>
    <w:rsid w:val="00F67848"/>
    <w:rsid w:val="00F67D62"/>
    <w:rsid w:val="00F7168A"/>
    <w:rsid w:val="00F730B7"/>
    <w:rsid w:val="00F747AF"/>
    <w:rsid w:val="00F76A8F"/>
    <w:rsid w:val="00F82898"/>
    <w:rsid w:val="00F83FB1"/>
    <w:rsid w:val="00F8440A"/>
    <w:rsid w:val="00F84ED7"/>
    <w:rsid w:val="00F85710"/>
    <w:rsid w:val="00F91F5E"/>
    <w:rsid w:val="00F94C04"/>
    <w:rsid w:val="00FA0229"/>
    <w:rsid w:val="00FA1541"/>
    <w:rsid w:val="00FA28DC"/>
    <w:rsid w:val="00FA3324"/>
    <w:rsid w:val="00FB0BC1"/>
    <w:rsid w:val="00FB26F1"/>
    <w:rsid w:val="00FB3078"/>
    <w:rsid w:val="00FB6EE7"/>
    <w:rsid w:val="00FC06F5"/>
    <w:rsid w:val="00FC155C"/>
    <w:rsid w:val="00FC22D4"/>
    <w:rsid w:val="00FC304D"/>
    <w:rsid w:val="00FC48A7"/>
    <w:rsid w:val="00FC55D9"/>
    <w:rsid w:val="00FC5AF8"/>
    <w:rsid w:val="00FD1B7E"/>
    <w:rsid w:val="00FD1ED0"/>
    <w:rsid w:val="00FD2EB6"/>
    <w:rsid w:val="00FD39B2"/>
    <w:rsid w:val="00FD4088"/>
    <w:rsid w:val="00FD43E2"/>
    <w:rsid w:val="00FD5A71"/>
    <w:rsid w:val="00FD648A"/>
    <w:rsid w:val="00FD71DE"/>
    <w:rsid w:val="00FE063B"/>
    <w:rsid w:val="00FE09DA"/>
    <w:rsid w:val="00FE0F87"/>
    <w:rsid w:val="00FE15FC"/>
    <w:rsid w:val="00FE1CCF"/>
    <w:rsid w:val="00FE585D"/>
    <w:rsid w:val="00FE6026"/>
    <w:rsid w:val="00FF1011"/>
    <w:rsid w:val="00FF200B"/>
    <w:rsid w:val="00FF6932"/>
    <w:rsid w:val="00FF73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66840433"/>
  <w15:chartTrackingRefBased/>
  <w15:docId w15:val="{CA9B671E-57DF-43F2-99D1-17B11A9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heading 1" w:uiPriority="9" w:qFormat="1"/>
    <w:lsdException w:name="heading 2" w:uiPriority="9" w:qFormat="1"/>
    <w:lsdException w:name="heading 3" w:uiPriority="9" w:qFormat="1"/>
    <w:lsdException w:name="heading 4" w:uiPriority="9" w:qFormat="1"/>
    <w:lsdException w:name="heading 5" w:uiPriority="9"/>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footnote text" w:uiPriority="99"/>
    <w:lsdException w:name="header" w:uiPriority="99"/>
    <w:lsdException w:name="footer" w:uiPriority="99"/>
    <w:lsdException w:name="caption" w:qFormat="1"/>
    <w:lsdException w:name="footnote reference" w:uiPriority="99"/>
    <w:lsdException w:name="Hyperlink" w:uiPriority="99"/>
    <w:lsdException w:name="Strong" w:uiPriority="22"/>
    <w:lsdException w:name="Emphasis" w:uiPriority="20"/>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97229"/>
    <w:pPr>
      <w:spacing w:before="120" w:after="120"/>
      <w:jc w:val="both"/>
    </w:pPr>
    <w:rPr>
      <w:rFonts w:ascii="Arial" w:hAnsi="Arial"/>
      <w:sz w:val="24"/>
    </w:rPr>
  </w:style>
  <w:style w:type="paragraph" w:styleId="Ttulo1">
    <w:name w:val="heading 1"/>
    <w:aliases w:val="item1"/>
    <w:basedOn w:val="Ttulo2"/>
    <w:next w:val="Pargrafo"/>
    <w:link w:val="Ttulo1Char"/>
    <w:autoRedefine/>
    <w:uiPriority w:val="9"/>
    <w:qFormat/>
    <w:rsid w:val="00D72008"/>
    <w:pPr>
      <w:numPr>
        <w:ilvl w:val="0"/>
        <w:numId w:val="0"/>
      </w:numPr>
      <w:tabs>
        <w:tab w:val="left" w:pos="142"/>
      </w:tabs>
      <w:outlineLvl w:val="0"/>
    </w:pPr>
  </w:style>
  <w:style w:type="paragraph" w:styleId="Ttulo2">
    <w:name w:val="heading 2"/>
    <w:basedOn w:val="Normal"/>
    <w:next w:val="Normal"/>
    <w:link w:val="Ttulo2Char"/>
    <w:uiPriority w:val="9"/>
    <w:qFormat/>
    <w:rsid w:val="00797229"/>
    <w:pPr>
      <w:keepNext/>
      <w:keepLines/>
      <w:numPr>
        <w:ilvl w:val="1"/>
        <w:numId w:val="16"/>
      </w:numPr>
      <w:tabs>
        <w:tab w:val="left" w:pos="737"/>
      </w:tabs>
      <w:spacing w:before="80" w:after="80"/>
      <w:outlineLvl w:val="1"/>
    </w:pPr>
    <w:rPr>
      <w:b/>
      <w:color w:val="000080"/>
      <w:sz w:val="28"/>
    </w:rPr>
  </w:style>
  <w:style w:type="paragraph" w:styleId="Ttulo3">
    <w:name w:val="heading 3"/>
    <w:aliases w:val="Heading 31"/>
    <w:basedOn w:val="Normal"/>
    <w:next w:val="Normal"/>
    <w:link w:val="Ttulo3Char"/>
    <w:uiPriority w:val="9"/>
    <w:qFormat/>
    <w:rsid w:val="00D30C6C"/>
    <w:pPr>
      <w:keepNext/>
      <w:keepLines/>
      <w:numPr>
        <w:ilvl w:val="2"/>
        <w:numId w:val="16"/>
      </w:numPr>
      <w:spacing w:before="80" w:after="80"/>
      <w:outlineLvl w:val="2"/>
    </w:pPr>
    <w:rPr>
      <w:color w:val="000080"/>
      <w:sz w:val="28"/>
      <w:lang w:val="pt-PT"/>
    </w:rPr>
  </w:style>
  <w:style w:type="paragraph" w:styleId="Ttulo4">
    <w:name w:val="heading 4"/>
    <w:basedOn w:val="Normal"/>
    <w:next w:val="Normal"/>
    <w:link w:val="Ttulo4Char"/>
    <w:uiPriority w:val="9"/>
    <w:qFormat/>
    <w:rsid w:val="00797229"/>
    <w:pPr>
      <w:keepNext/>
      <w:numPr>
        <w:ilvl w:val="3"/>
        <w:numId w:val="16"/>
      </w:numPr>
      <w:tabs>
        <w:tab w:val="left" w:pos="1134"/>
      </w:tabs>
      <w:spacing w:before="240" w:after="60"/>
      <w:outlineLvl w:val="3"/>
    </w:pPr>
    <w:rPr>
      <w:bCs/>
      <w:color w:val="000080"/>
      <w:sz w:val="28"/>
      <w:szCs w:val="28"/>
    </w:rPr>
  </w:style>
  <w:style w:type="paragraph" w:styleId="Ttulo5">
    <w:name w:val="heading 5"/>
    <w:basedOn w:val="Normal"/>
    <w:next w:val="Normal"/>
    <w:uiPriority w:val="9"/>
    <w:rsid w:val="00797229"/>
    <w:pPr>
      <w:keepNext/>
      <w:numPr>
        <w:ilvl w:val="4"/>
        <w:numId w:val="16"/>
      </w:numPr>
      <w:spacing w:before="100" w:after="100"/>
      <w:outlineLvl w:val="4"/>
    </w:pPr>
    <w:rPr>
      <w:rFonts w:cs="Tahoma"/>
      <w:b/>
      <w:color w:val="000080"/>
    </w:rPr>
  </w:style>
  <w:style w:type="paragraph" w:styleId="Ttulo6">
    <w:name w:val="heading 6"/>
    <w:basedOn w:val="Normal"/>
    <w:next w:val="Normal"/>
    <w:rsid w:val="00797229"/>
    <w:pPr>
      <w:numPr>
        <w:ilvl w:val="5"/>
        <w:numId w:val="16"/>
      </w:numPr>
      <w:spacing w:before="240" w:after="60"/>
      <w:outlineLvl w:val="5"/>
    </w:pPr>
    <w:rPr>
      <w:b/>
      <w:bCs/>
      <w:szCs w:val="22"/>
    </w:rPr>
  </w:style>
  <w:style w:type="paragraph" w:styleId="Ttulo7">
    <w:name w:val="heading 7"/>
    <w:basedOn w:val="Normal"/>
    <w:next w:val="Normal"/>
    <w:rsid w:val="00797229"/>
    <w:pPr>
      <w:numPr>
        <w:ilvl w:val="6"/>
        <w:numId w:val="16"/>
      </w:numPr>
      <w:spacing w:before="240" w:after="60"/>
      <w:outlineLvl w:val="6"/>
    </w:pPr>
  </w:style>
  <w:style w:type="paragraph" w:styleId="Ttulo8">
    <w:name w:val="heading 8"/>
    <w:aliases w:val="Heading 81"/>
    <w:basedOn w:val="Normal"/>
    <w:next w:val="Normal"/>
    <w:rsid w:val="00797229"/>
    <w:pPr>
      <w:numPr>
        <w:ilvl w:val="7"/>
        <w:numId w:val="16"/>
      </w:numPr>
      <w:spacing w:before="240" w:after="60"/>
      <w:outlineLvl w:val="7"/>
    </w:pPr>
    <w:rPr>
      <w:i/>
    </w:rPr>
  </w:style>
  <w:style w:type="paragraph" w:styleId="Ttulo9">
    <w:name w:val="heading 9"/>
    <w:aliases w:val="Heading 91"/>
    <w:basedOn w:val="Normal"/>
    <w:next w:val="Normal"/>
    <w:rsid w:val="00797229"/>
    <w:pPr>
      <w:numPr>
        <w:ilvl w:val="8"/>
        <w:numId w:val="16"/>
      </w:numPr>
      <w:spacing w:before="240" w:after="60"/>
      <w:outlineLvl w:val="8"/>
    </w:pPr>
    <w:rPr>
      <w:b/>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uiPriority w:val="9"/>
    <w:rsid w:val="00CD51D1"/>
    <w:rPr>
      <w:rFonts w:ascii="Arial" w:hAnsi="Arial"/>
      <w:b/>
      <w:color w:val="000080"/>
      <w:sz w:val="28"/>
    </w:rPr>
  </w:style>
  <w:style w:type="paragraph" w:customStyle="1" w:styleId="Pargrafo">
    <w:name w:val="Parágrafo"/>
    <w:basedOn w:val="Normal"/>
    <w:rsid w:val="00552C83"/>
    <w:pPr>
      <w:spacing w:before="0" w:after="240"/>
      <w:ind w:firstLine="1418"/>
    </w:pPr>
    <w:rPr>
      <w:snapToGrid w:val="0"/>
    </w:rPr>
  </w:style>
  <w:style w:type="paragraph" w:customStyle="1" w:styleId="Textodemacro1">
    <w:name w:val="Texto de macro1"/>
    <w:basedOn w:val="FASE"/>
    <w:next w:val="Normal"/>
    <w:rsid w:val="00797229"/>
    <w:rPr>
      <w:rFonts w:ascii="Arial" w:hAnsi="Arial"/>
      <w:b w:val="0"/>
    </w:rPr>
  </w:style>
  <w:style w:type="paragraph" w:customStyle="1" w:styleId="FASE">
    <w:name w:val="FASE"/>
    <w:basedOn w:val="Normal"/>
    <w:next w:val="Normal"/>
    <w:rsid w:val="00797229"/>
    <w:rPr>
      <w:rFonts w:ascii="Arial Negrito" w:hAnsi="Arial Negrito"/>
      <w:b/>
      <w:smallCaps/>
      <w:color w:val="000080"/>
      <w:sz w:val="28"/>
    </w:rPr>
  </w:style>
  <w:style w:type="paragraph" w:customStyle="1" w:styleId="ATIVIDADE">
    <w:name w:val="ATIVIDADE"/>
    <w:basedOn w:val="FASE"/>
    <w:next w:val="Normal"/>
    <w:rsid w:val="00797229"/>
    <w:rPr>
      <w:rFonts w:ascii="Arial" w:hAnsi="Arial"/>
      <w:b w:val="0"/>
      <w:sz w:val="24"/>
    </w:rPr>
  </w:style>
  <w:style w:type="paragraph" w:customStyle="1" w:styleId="rosto">
    <w:name w:val="rosto"/>
    <w:basedOn w:val="Normal"/>
    <w:link w:val="rostoChar"/>
    <w:rsid w:val="00797229"/>
    <w:pPr>
      <w:spacing w:before="12000"/>
      <w:jc w:val="right"/>
    </w:pPr>
    <w:rPr>
      <w:b/>
      <w:caps/>
      <w:color w:val="000080"/>
      <w:sz w:val="32"/>
      <w14:shadow w14:blurRad="50800" w14:dist="38100" w14:dir="2700000" w14:sx="100000" w14:sy="100000" w14:kx="0" w14:ky="0" w14:algn="tl">
        <w14:srgbClr w14:val="000000">
          <w14:alpha w14:val="60000"/>
        </w14:srgbClr>
      </w14:shadow>
    </w:rPr>
  </w:style>
  <w:style w:type="character" w:customStyle="1" w:styleId="rostoChar">
    <w:name w:val="rosto Char"/>
    <w:link w:val="rosto"/>
    <w:rsid w:val="00962302"/>
    <w:rPr>
      <w:rFonts w:ascii="Arial" w:hAnsi="Arial"/>
      <w:b/>
      <w:caps/>
      <w:color w:val="000080"/>
      <w:sz w:val="32"/>
      <w:lang w:val="pt-BR" w:eastAsia="pt-BR" w:bidi="ar-SA"/>
      <w14:shadow w14:blurRad="50800" w14:dist="38100" w14:dir="2700000" w14:sx="100000" w14:sy="100000" w14:kx="0" w14:ky="0" w14:algn="tl">
        <w14:srgbClr w14:val="000000">
          <w14:alpha w14:val="60000"/>
        </w14:srgbClr>
      </w14:shadow>
    </w:rPr>
  </w:style>
  <w:style w:type="paragraph" w:customStyle="1" w:styleId="Subatividade">
    <w:name w:val="Subatividade"/>
    <w:basedOn w:val="Normal"/>
    <w:next w:val="Normal"/>
    <w:rsid w:val="00797229"/>
    <w:rPr>
      <w:color w:val="000080"/>
      <w14:shadow w14:blurRad="50800" w14:dist="38100" w14:dir="2700000" w14:sx="100000" w14:sy="100000" w14:kx="0" w14:ky="0" w14:algn="tl">
        <w14:srgbClr w14:val="000000">
          <w14:alpha w14:val="60000"/>
        </w14:srgbClr>
      </w14:shadow>
    </w:rPr>
  </w:style>
  <w:style w:type="paragraph" w:customStyle="1" w:styleId="TituloQuadro">
    <w:name w:val="Titulo Quadro"/>
    <w:basedOn w:val="Normal"/>
    <w:next w:val="Normal"/>
    <w:link w:val="TituloQuadroChar"/>
    <w:rsid w:val="00797229"/>
    <w:pPr>
      <w:spacing w:before="80" w:after="80"/>
    </w:pPr>
    <w:rPr>
      <w:color w:val="000080"/>
      <w:sz w:val="22"/>
      <w14:shadow w14:blurRad="50800" w14:dist="38100" w14:dir="2700000" w14:sx="100000" w14:sy="100000" w14:kx="0" w14:ky="0" w14:algn="tl">
        <w14:srgbClr w14:val="000000">
          <w14:alpha w14:val="60000"/>
        </w14:srgbClr>
      </w14:shadow>
    </w:rPr>
  </w:style>
  <w:style w:type="character" w:customStyle="1" w:styleId="TituloQuadroChar">
    <w:name w:val="Titulo Quadro Char"/>
    <w:link w:val="TituloQuadro"/>
    <w:rsid w:val="00466346"/>
    <w:rPr>
      <w:rFonts w:ascii="Arial" w:hAnsi="Arial"/>
      <w:color w:val="000080"/>
      <w:sz w:val="22"/>
      <w:lang w:val="pt-BR" w:eastAsia="pt-BR" w:bidi="ar-SA"/>
      <w14:shadow w14:blurRad="50800" w14:dist="38100" w14:dir="2700000" w14:sx="100000" w14:sy="100000" w14:kx="0" w14:ky="0" w14:algn="tl">
        <w14:srgbClr w14:val="000000">
          <w14:alpha w14:val="60000"/>
        </w14:srgbClr>
      </w14:shadow>
    </w:rPr>
  </w:style>
  <w:style w:type="paragraph" w:styleId="ndicedeilustraes">
    <w:name w:val="table of figures"/>
    <w:basedOn w:val="ndicedeautoridades"/>
    <w:next w:val="Normal"/>
    <w:rsid w:val="00CD3EF9"/>
    <w:pPr>
      <w:ind w:left="480" w:hanging="480"/>
    </w:pPr>
    <w:rPr>
      <w:sz w:val="20"/>
    </w:rPr>
  </w:style>
  <w:style w:type="paragraph" w:styleId="ndicedeautoridades">
    <w:name w:val="table of authorities"/>
    <w:basedOn w:val="Normal"/>
    <w:next w:val="Normal"/>
    <w:rsid w:val="00721F9F"/>
    <w:pPr>
      <w:ind w:left="240" w:hanging="240"/>
    </w:pPr>
  </w:style>
  <w:style w:type="paragraph" w:customStyle="1" w:styleId="TtuloFigura">
    <w:name w:val="Título Figura"/>
    <w:basedOn w:val="TituloQuadro"/>
    <w:next w:val="Normal"/>
    <w:rsid w:val="00797229"/>
    <w:pPr>
      <w:jc w:val="center"/>
    </w:pPr>
  </w:style>
  <w:style w:type="table" w:customStyle="1" w:styleId="Tabela">
    <w:name w:val="Tabela"/>
    <w:basedOn w:val="Tabelanormal"/>
    <w:rsid w:val="00797229"/>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paragraph" w:styleId="Cabealho">
    <w:name w:val="header"/>
    <w:basedOn w:val="Normal"/>
    <w:link w:val="CabealhoChar"/>
    <w:uiPriority w:val="99"/>
    <w:rsid w:val="00797229"/>
    <w:pPr>
      <w:tabs>
        <w:tab w:val="center" w:pos="4252"/>
        <w:tab w:val="right" w:pos="8504"/>
      </w:tabs>
    </w:pPr>
  </w:style>
  <w:style w:type="character" w:customStyle="1" w:styleId="CabealhoChar">
    <w:name w:val="Cabeçalho Char"/>
    <w:link w:val="Cabealho"/>
    <w:uiPriority w:val="99"/>
    <w:rsid w:val="001847E9"/>
    <w:rPr>
      <w:rFonts w:ascii="Arial" w:hAnsi="Arial"/>
      <w:sz w:val="24"/>
    </w:rPr>
  </w:style>
  <w:style w:type="paragraph" w:styleId="Rodap">
    <w:name w:val="footer"/>
    <w:aliases w:val="Footer1"/>
    <w:basedOn w:val="Normal"/>
    <w:link w:val="RodapChar"/>
    <w:uiPriority w:val="99"/>
    <w:rsid w:val="00797229"/>
    <w:pPr>
      <w:tabs>
        <w:tab w:val="center" w:pos="4252"/>
        <w:tab w:val="right" w:pos="8504"/>
      </w:tabs>
    </w:pPr>
  </w:style>
  <w:style w:type="character" w:customStyle="1" w:styleId="RodapChar">
    <w:name w:val="Rodapé Char"/>
    <w:aliases w:val="Footer1 Char"/>
    <w:link w:val="Rodap"/>
    <w:uiPriority w:val="99"/>
    <w:rsid w:val="00B662A7"/>
    <w:rPr>
      <w:rFonts w:ascii="Arial" w:hAnsi="Arial"/>
      <w:sz w:val="24"/>
      <w:lang w:val="pt-BR" w:eastAsia="pt-BR" w:bidi="ar-SA"/>
    </w:rPr>
  </w:style>
  <w:style w:type="paragraph" w:customStyle="1" w:styleId="Ttulofigura0">
    <w:name w:val="Título figura"/>
    <w:basedOn w:val="Normal"/>
    <w:rsid w:val="00552C83"/>
    <w:pPr>
      <w:jc w:val="center"/>
    </w:pPr>
  </w:style>
  <w:style w:type="paragraph" w:customStyle="1" w:styleId="Ttuloquadro">
    <w:name w:val="Título quadro"/>
    <w:basedOn w:val="Normal"/>
    <w:next w:val="Normal"/>
    <w:rsid w:val="00552C83"/>
    <w:pPr>
      <w:keepNext/>
      <w:ind w:left="1418" w:hanging="1418"/>
    </w:pPr>
    <w:rPr>
      <w:color w:val="0000FF"/>
      <w:sz w:val="18"/>
    </w:rPr>
  </w:style>
  <w:style w:type="paragraph" w:styleId="Recuodecorpodetexto">
    <w:name w:val="Body Text Indent"/>
    <w:basedOn w:val="Normal"/>
    <w:rsid w:val="00552C83"/>
    <w:rPr>
      <w:color w:val="FF0000"/>
    </w:rPr>
  </w:style>
  <w:style w:type="paragraph" w:styleId="Corpodetexto">
    <w:name w:val="Body Text"/>
    <w:basedOn w:val="Normal"/>
    <w:rsid w:val="00552C83"/>
    <w:rPr>
      <w:color w:val="FF0000"/>
    </w:rPr>
  </w:style>
  <w:style w:type="character" w:styleId="Refdecomentrio">
    <w:name w:val="annotation reference"/>
    <w:rsid w:val="00602F09"/>
    <w:rPr>
      <w:sz w:val="16"/>
      <w:szCs w:val="16"/>
    </w:rPr>
  </w:style>
  <w:style w:type="paragraph" w:styleId="Remissivo3">
    <w:name w:val="index 3"/>
    <w:basedOn w:val="Normal"/>
    <w:next w:val="Normal"/>
    <w:autoRedefine/>
    <w:semiHidden/>
    <w:rsid w:val="00552C83"/>
    <w:pPr>
      <w:ind w:left="660" w:hanging="220"/>
    </w:pPr>
  </w:style>
  <w:style w:type="paragraph" w:customStyle="1" w:styleId="bibliografia">
    <w:name w:val="bibliografia"/>
    <w:basedOn w:val="Normal"/>
    <w:rsid w:val="00552C83"/>
    <w:pPr>
      <w:ind w:left="284" w:hanging="284"/>
    </w:pPr>
  </w:style>
  <w:style w:type="paragraph" w:styleId="Sumrio1">
    <w:name w:val="toc 1"/>
    <w:basedOn w:val="Normal"/>
    <w:next w:val="Normal"/>
    <w:autoRedefine/>
    <w:uiPriority w:val="39"/>
    <w:rsid w:val="00D72008"/>
    <w:pPr>
      <w:tabs>
        <w:tab w:val="left" w:pos="426"/>
        <w:tab w:val="right" w:leader="dot" w:pos="9072"/>
      </w:tabs>
    </w:pPr>
    <w:rPr>
      <w:sz w:val="20"/>
    </w:rPr>
  </w:style>
  <w:style w:type="paragraph" w:styleId="Sumrio2">
    <w:name w:val="toc 2"/>
    <w:basedOn w:val="Normal"/>
    <w:next w:val="Normal"/>
    <w:autoRedefine/>
    <w:uiPriority w:val="39"/>
    <w:rsid w:val="00CD3EF9"/>
    <w:pPr>
      <w:tabs>
        <w:tab w:val="left" w:pos="880"/>
        <w:tab w:val="right" w:leader="dot" w:pos="9072"/>
      </w:tabs>
      <w:ind w:left="220"/>
    </w:pPr>
    <w:rPr>
      <w:rFonts w:cs="Tahoma"/>
      <w:noProof/>
      <w:sz w:val="20"/>
      <w:szCs w:val="22"/>
    </w:rPr>
  </w:style>
  <w:style w:type="paragraph" w:styleId="Sumrio3">
    <w:name w:val="toc 3"/>
    <w:basedOn w:val="Normal"/>
    <w:next w:val="Normal"/>
    <w:autoRedefine/>
    <w:uiPriority w:val="39"/>
    <w:rsid w:val="00CD3EF9"/>
    <w:pPr>
      <w:tabs>
        <w:tab w:val="right" w:leader="dot" w:pos="9072"/>
      </w:tabs>
      <w:ind w:left="440"/>
    </w:pPr>
    <w:rPr>
      <w:sz w:val="20"/>
    </w:rPr>
  </w:style>
  <w:style w:type="paragraph" w:styleId="Sumrio7">
    <w:name w:val="toc 7"/>
    <w:basedOn w:val="Normal"/>
    <w:next w:val="Normal"/>
    <w:autoRedefine/>
    <w:rsid w:val="00552C83"/>
    <w:pPr>
      <w:ind w:left="1320"/>
    </w:pPr>
  </w:style>
  <w:style w:type="paragraph" w:styleId="Sumrio9">
    <w:name w:val="toc 9"/>
    <w:basedOn w:val="Normal"/>
    <w:next w:val="Normal"/>
    <w:autoRedefine/>
    <w:rsid w:val="00552C83"/>
    <w:pPr>
      <w:ind w:left="1760"/>
    </w:pPr>
  </w:style>
  <w:style w:type="paragraph" w:styleId="Recuodecorpodetexto2">
    <w:name w:val="Body Text Indent 2"/>
    <w:basedOn w:val="Normal"/>
    <w:rsid w:val="00552C83"/>
    <w:pPr>
      <w:ind w:left="993" w:hanging="285"/>
    </w:pPr>
  </w:style>
  <w:style w:type="paragraph" w:styleId="Recuodecorpodetexto3">
    <w:name w:val="Body Text Indent 3"/>
    <w:basedOn w:val="Normal"/>
    <w:rsid w:val="00552C83"/>
    <w:pPr>
      <w:ind w:left="993" w:hanging="284"/>
    </w:pPr>
  </w:style>
  <w:style w:type="paragraph" w:customStyle="1" w:styleId="font0">
    <w:name w:val="font0"/>
    <w:basedOn w:val="Normal"/>
    <w:rsid w:val="00552C83"/>
    <w:pPr>
      <w:spacing w:before="100" w:beforeAutospacing="1" w:after="100" w:afterAutospacing="1"/>
      <w:jc w:val="left"/>
    </w:pPr>
    <w:rPr>
      <w:rFonts w:eastAsia="Arial Unicode MS" w:cs="Arial"/>
      <w:sz w:val="20"/>
    </w:rPr>
  </w:style>
  <w:style w:type="paragraph" w:customStyle="1" w:styleId="font5">
    <w:name w:val="font5"/>
    <w:basedOn w:val="Normal"/>
    <w:rsid w:val="00552C83"/>
    <w:pPr>
      <w:spacing w:before="100" w:beforeAutospacing="1" w:after="100" w:afterAutospacing="1"/>
      <w:jc w:val="left"/>
    </w:pPr>
    <w:rPr>
      <w:rFonts w:eastAsia="Arial Unicode MS" w:cs="Arial"/>
      <w:sz w:val="20"/>
    </w:rPr>
  </w:style>
  <w:style w:type="character" w:styleId="Hyperlink">
    <w:name w:val="Hyperlink"/>
    <w:uiPriority w:val="99"/>
    <w:rsid w:val="00552C83"/>
    <w:rPr>
      <w:color w:val="0000FF"/>
      <w:u w:val="single"/>
    </w:rPr>
  </w:style>
  <w:style w:type="character" w:styleId="HiperlinkVisitado">
    <w:name w:val="FollowedHyperlink"/>
    <w:rsid w:val="00552C83"/>
    <w:rPr>
      <w:color w:val="800080"/>
      <w:u w:val="single"/>
    </w:rPr>
  </w:style>
  <w:style w:type="character" w:styleId="Nmerodepgina">
    <w:name w:val="page number"/>
    <w:basedOn w:val="Fontepargpadro"/>
    <w:rsid w:val="00552C83"/>
  </w:style>
  <w:style w:type="paragraph" w:styleId="Corpodetexto2">
    <w:name w:val="Body Text 2"/>
    <w:basedOn w:val="Normal"/>
    <w:rsid w:val="00552C83"/>
    <w:rPr>
      <w:color w:val="008000"/>
    </w:rPr>
  </w:style>
  <w:style w:type="paragraph" w:styleId="Corpodetexto3">
    <w:name w:val="Body Text 3"/>
    <w:basedOn w:val="Normal"/>
    <w:rsid w:val="00552C83"/>
    <w:rPr>
      <w:color w:val="008080"/>
    </w:rPr>
  </w:style>
  <w:style w:type="character" w:styleId="VarivelHTML">
    <w:name w:val="HTML Variable"/>
    <w:rsid w:val="00552C83"/>
    <w:rPr>
      <w:i/>
      <w:iCs/>
    </w:rPr>
  </w:style>
  <w:style w:type="paragraph" w:customStyle="1" w:styleId="xl24">
    <w:name w:val="xl24"/>
    <w:basedOn w:val="Normal"/>
    <w:rsid w:val="00552C8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5">
    <w:name w:val="xl25"/>
    <w:basedOn w:val="Normal"/>
    <w:rsid w:val="00552C8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6">
    <w:name w:val="xl26"/>
    <w:basedOn w:val="Normal"/>
    <w:rsid w:val="00552C83"/>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7">
    <w:name w:val="xl27"/>
    <w:basedOn w:val="Normal"/>
    <w:rsid w:val="00552C83"/>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8">
    <w:name w:val="xl28"/>
    <w:basedOn w:val="Normal"/>
    <w:rsid w:val="00552C83"/>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9">
    <w:name w:val="xl29"/>
    <w:basedOn w:val="Normal"/>
    <w:rsid w:val="00552C83"/>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0">
    <w:name w:val="xl30"/>
    <w:basedOn w:val="Normal"/>
    <w:rsid w:val="00552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1">
    <w:name w:val="xl31"/>
    <w:basedOn w:val="Normal"/>
    <w:rsid w:val="00552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4">
    <w:name w:val="xl34"/>
    <w:basedOn w:val="Normal"/>
    <w:rsid w:val="00552C83"/>
    <w:pPr>
      <w:spacing w:before="100" w:beforeAutospacing="1" w:after="100" w:afterAutospacing="1"/>
      <w:jc w:val="right"/>
    </w:pPr>
    <w:rPr>
      <w:rFonts w:ascii="Arial Unicode MS" w:eastAsia="Arial Unicode MS" w:hAnsi="Arial Unicode MS" w:cs="Tahoma"/>
      <w:szCs w:val="24"/>
    </w:rPr>
  </w:style>
  <w:style w:type="paragraph" w:customStyle="1" w:styleId="xl35">
    <w:name w:val="xl35"/>
    <w:basedOn w:val="Normal"/>
    <w:rsid w:val="00552C83"/>
    <w:pPr>
      <w:spacing w:before="100" w:beforeAutospacing="1" w:after="100" w:afterAutospacing="1"/>
      <w:jc w:val="center"/>
    </w:pPr>
    <w:rPr>
      <w:rFonts w:ascii="Arial Unicode MS" w:eastAsia="Arial Unicode MS" w:hAnsi="Arial Unicode MS" w:cs="Tahoma"/>
      <w:szCs w:val="24"/>
    </w:rPr>
  </w:style>
  <w:style w:type="paragraph" w:customStyle="1" w:styleId="trao">
    <w:name w:val="traço"/>
    <w:basedOn w:val="Normal"/>
    <w:next w:val="Normal"/>
    <w:link w:val="traoCharChar"/>
    <w:rsid w:val="00552C83"/>
    <w:pPr>
      <w:numPr>
        <w:numId w:val="1"/>
      </w:numPr>
    </w:pPr>
  </w:style>
  <w:style w:type="character" w:customStyle="1" w:styleId="traoCharChar">
    <w:name w:val="traço Char Char"/>
    <w:link w:val="trao"/>
    <w:rsid w:val="0052039E"/>
    <w:rPr>
      <w:rFonts w:ascii="Arial" w:hAnsi="Arial"/>
      <w:sz w:val="24"/>
    </w:rPr>
  </w:style>
  <w:style w:type="paragraph" w:styleId="Textodebalo">
    <w:name w:val="Balloon Text"/>
    <w:basedOn w:val="Normal"/>
    <w:link w:val="TextodebaloChar"/>
    <w:semiHidden/>
    <w:rsid w:val="001C7409"/>
    <w:rPr>
      <w:rFonts w:ascii="Tahoma" w:hAnsi="Tahoma" w:cs="Tahoma"/>
      <w:sz w:val="16"/>
      <w:szCs w:val="16"/>
    </w:rPr>
  </w:style>
  <w:style w:type="character" w:customStyle="1" w:styleId="TextodebaloChar">
    <w:name w:val="Texto de balão Char"/>
    <w:link w:val="Textodebalo"/>
    <w:uiPriority w:val="99"/>
    <w:semiHidden/>
    <w:rsid w:val="00D66A24"/>
    <w:rPr>
      <w:rFonts w:ascii="Tahoma" w:hAnsi="Tahoma" w:cs="Tahoma"/>
      <w:sz w:val="16"/>
      <w:szCs w:val="16"/>
    </w:rPr>
  </w:style>
  <w:style w:type="paragraph" w:customStyle="1" w:styleId="Tituloquadro0">
    <w:name w:val="Titulo quadro"/>
    <w:basedOn w:val="Normal"/>
    <w:next w:val="Normal"/>
    <w:autoRedefine/>
    <w:rsid w:val="00552C83"/>
    <w:pPr>
      <w:keepNext/>
      <w:ind w:left="1418" w:hanging="1418"/>
    </w:pPr>
    <w:rPr>
      <w:color w:val="0000FF"/>
      <w:sz w:val="18"/>
    </w:rPr>
  </w:style>
  <w:style w:type="paragraph" w:styleId="Legenda">
    <w:name w:val="caption"/>
    <w:basedOn w:val="Normal"/>
    <w:next w:val="Normal"/>
    <w:qFormat/>
    <w:rsid w:val="004E7E6D"/>
    <w:pPr>
      <w:spacing w:line="360" w:lineRule="auto"/>
      <w:jc w:val="center"/>
    </w:pPr>
    <w:rPr>
      <w:bCs/>
    </w:rPr>
  </w:style>
  <w:style w:type="table" w:styleId="Tabelacomgrade">
    <w:name w:val="Table Grid"/>
    <w:basedOn w:val="Tabelanormal"/>
    <w:rsid w:val="005D789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1ptNegritoBrancoCentralizadoAntes0ptDepoisde">
    <w:name w:val="Estilo 11 pt Negrito Branco Centralizado Antes:  0 pt Depois de..."/>
    <w:basedOn w:val="Normal"/>
    <w:rsid w:val="00797229"/>
    <w:pPr>
      <w:spacing w:before="0" w:after="0"/>
      <w:jc w:val="center"/>
    </w:pPr>
    <w:rPr>
      <w:b/>
      <w:bCs/>
      <w:color w:val="FFFFFF"/>
      <w:sz w:val="22"/>
    </w:rPr>
  </w:style>
  <w:style w:type="paragraph" w:customStyle="1" w:styleId="Tabela1">
    <w:name w:val="Tabela1"/>
    <w:basedOn w:val="Estilo11ptNegritoBrancoCentralizadoAntes0ptDepoisde"/>
    <w:autoRedefine/>
    <w:rsid w:val="00797229"/>
    <w:rPr>
      <w:b w:val="0"/>
    </w:rPr>
  </w:style>
  <w:style w:type="paragraph" w:customStyle="1" w:styleId="Tabela2">
    <w:name w:val="Tabela 2"/>
    <w:basedOn w:val="Normal"/>
    <w:rsid w:val="00797229"/>
    <w:pPr>
      <w:spacing w:before="0" w:after="0"/>
      <w:jc w:val="center"/>
    </w:pPr>
    <w:rPr>
      <w:sz w:val="22"/>
      <w:szCs w:val="22"/>
    </w:rPr>
  </w:style>
  <w:style w:type="paragraph" w:customStyle="1" w:styleId="Texto">
    <w:name w:val="Texto"/>
    <w:basedOn w:val="Normal"/>
    <w:rsid w:val="002F6332"/>
    <w:pPr>
      <w:spacing w:before="0"/>
      <w:ind w:firstLine="851"/>
    </w:pPr>
  </w:style>
  <w:style w:type="paragraph" w:customStyle="1" w:styleId="ndice">
    <w:name w:val="Índice"/>
    <w:basedOn w:val="Normal"/>
    <w:rsid w:val="002F6332"/>
    <w:pPr>
      <w:widowControl w:val="0"/>
      <w:tabs>
        <w:tab w:val="left" w:leader="dot" w:pos="7655"/>
        <w:tab w:val="right" w:pos="8221"/>
      </w:tabs>
      <w:spacing w:before="0" w:after="0"/>
    </w:pPr>
    <w:rPr>
      <w:snapToGrid w:val="0"/>
    </w:rPr>
  </w:style>
  <w:style w:type="paragraph" w:customStyle="1" w:styleId="Rostosemindice">
    <w:name w:val="Rosto sem indice"/>
    <w:basedOn w:val="rosto"/>
    <w:next w:val="Normal"/>
    <w:rsid w:val="00797229"/>
  </w:style>
  <w:style w:type="paragraph" w:customStyle="1" w:styleId="Fontequadro">
    <w:name w:val="Fonte quadro"/>
    <w:basedOn w:val="Normal"/>
    <w:rsid w:val="00797229"/>
    <w:pPr>
      <w:spacing w:before="0"/>
    </w:pPr>
    <w:rPr>
      <w:sz w:val="18"/>
    </w:rPr>
  </w:style>
  <w:style w:type="paragraph" w:customStyle="1" w:styleId="Fonte">
    <w:name w:val="Fonte"/>
    <w:basedOn w:val="Normal"/>
    <w:rsid w:val="00797229"/>
    <w:pPr>
      <w:spacing w:before="0"/>
    </w:pPr>
    <w:rPr>
      <w:sz w:val="18"/>
    </w:rPr>
  </w:style>
  <w:style w:type="paragraph" w:customStyle="1" w:styleId="Marcador">
    <w:name w:val="Marcador"/>
    <w:basedOn w:val="Normal"/>
    <w:rsid w:val="00711AE3"/>
    <w:pPr>
      <w:spacing w:before="0" w:after="240"/>
      <w:ind w:left="1701" w:hanging="283"/>
    </w:pPr>
    <w:rPr>
      <w:spacing w:val="6"/>
    </w:rPr>
  </w:style>
  <w:style w:type="paragraph" w:customStyle="1" w:styleId="BOLINHA">
    <w:name w:val="BOLINHA"/>
    <w:basedOn w:val="Normal"/>
    <w:rsid w:val="00711AE3"/>
    <w:pPr>
      <w:spacing w:before="0" w:after="240"/>
      <w:ind w:left="1702" w:hanging="284"/>
    </w:pPr>
    <w:rPr>
      <w:spacing w:val="6"/>
    </w:rPr>
  </w:style>
  <w:style w:type="paragraph" w:styleId="Lista">
    <w:name w:val="List"/>
    <w:basedOn w:val="Normal"/>
    <w:rsid w:val="00711AE3"/>
    <w:pPr>
      <w:ind w:left="283" w:hanging="283"/>
      <w:contextualSpacing/>
    </w:pPr>
  </w:style>
  <w:style w:type="paragraph" w:styleId="Textodenotaderodap">
    <w:name w:val="footnote text"/>
    <w:basedOn w:val="Normal"/>
    <w:link w:val="TextodenotaderodapChar"/>
    <w:uiPriority w:val="99"/>
    <w:rsid w:val="00CF1A39"/>
    <w:rPr>
      <w:sz w:val="20"/>
    </w:rPr>
  </w:style>
  <w:style w:type="character" w:customStyle="1" w:styleId="TextodenotaderodapChar">
    <w:name w:val="Texto de nota de rodapé Char"/>
    <w:link w:val="Textodenotaderodap"/>
    <w:uiPriority w:val="99"/>
    <w:rsid w:val="00CF1A39"/>
    <w:rPr>
      <w:rFonts w:ascii="Arial" w:hAnsi="Arial"/>
    </w:rPr>
  </w:style>
  <w:style w:type="character" w:styleId="Refdenotaderodap">
    <w:name w:val="footnote reference"/>
    <w:uiPriority w:val="99"/>
    <w:rsid w:val="00CF1A39"/>
    <w:rPr>
      <w:vertAlign w:val="superscript"/>
    </w:rPr>
  </w:style>
  <w:style w:type="table" w:customStyle="1" w:styleId="Tabela20">
    <w:name w:val="Tabela2"/>
    <w:basedOn w:val="Tabelanormal"/>
    <w:rsid w:val="007978D4"/>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table" w:customStyle="1" w:styleId="Tabela3">
    <w:name w:val="Tabela3"/>
    <w:basedOn w:val="Tabelanormal"/>
    <w:rsid w:val="006A628B"/>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paragraph" w:styleId="Sumrio4">
    <w:name w:val="toc 4"/>
    <w:basedOn w:val="Normal"/>
    <w:next w:val="Normal"/>
    <w:autoRedefine/>
    <w:uiPriority w:val="39"/>
    <w:unhideWhenUsed/>
    <w:rsid w:val="00CD3EF9"/>
    <w:pPr>
      <w:spacing w:before="0" w:after="100" w:line="276" w:lineRule="auto"/>
      <w:ind w:left="660"/>
      <w:jc w:val="left"/>
    </w:pPr>
    <w:rPr>
      <w:sz w:val="20"/>
      <w:szCs w:val="22"/>
    </w:rPr>
  </w:style>
  <w:style w:type="paragraph" w:styleId="Sumrio5">
    <w:name w:val="toc 5"/>
    <w:basedOn w:val="Normal"/>
    <w:next w:val="Normal"/>
    <w:autoRedefine/>
    <w:uiPriority w:val="39"/>
    <w:unhideWhenUsed/>
    <w:rsid w:val="00AF2263"/>
    <w:pPr>
      <w:spacing w:before="0" w:after="100" w:line="276" w:lineRule="auto"/>
      <w:ind w:left="880"/>
      <w:jc w:val="left"/>
    </w:pPr>
    <w:rPr>
      <w:rFonts w:ascii="Calibri" w:hAnsi="Calibri"/>
      <w:sz w:val="22"/>
      <w:szCs w:val="22"/>
    </w:rPr>
  </w:style>
  <w:style w:type="paragraph" w:styleId="Sumrio6">
    <w:name w:val="toc 6"/>
    <w:basedOn w:val="Normal"/>
    <w:next w:val="Normal"/>
    <w:autoRedefine/>
    <w:uiPriority w:val="39"/>
    <w:unhideWhenUsed/>
    <w:rsid w:val="00AF2263"/>
    <w:pPr>
      <w:spacing w:before="0" w:after="100" w:line="276" w:lineRule="auto"/>
      <w:ind w:left="1100"/>
      <w:jc w:val="left"/>
    </w:pPr>
    <w:rPr>
      <w:rFonts w:ascii="Calibri" w:hAnsi="Calibri"/>
      <w:sz w:val="22"/>
      <w:szCs w:val="22"/>
    </w:rPr>
  </w:style>
  <w:style w:type="paragraph" w:styleId="Sumrio8">
    <w:name w:val="toc 8"/>
    <w:basedOn w:val="Normal"/>
    <w:next w:val="Normal"/>
    <w:autoRedefine/>
    <w:uiPriority w:val="39"/>
    <w:unhideWhenUsed/>
    <w:rsid w:val="00AF2263"/>
    <w:pPr>
      <w:spacing w:before="0" w:after="100" w:line="276" w:lineRule="auto"/>
      <w:ind w:left="1540"/>
      <w:jc w:val="left"/>
    </w:pPr>
    <w:rPr>
      <w:rFonts w:ascii="Calibri" w:hAnsi="Calibri"/>
      <w:sz w:val="22"/>
      <w:szCs w:val="22"/>
    </w:rPr>
  </w:style>
  <w:style w:type="paragraph" w:styleId="PargrafodaLista">
    <w:name w:val="List Paragraph"/>
    <w:basedOn w:val="Normal"/>
    <w:link w:val="PargrafodaListaChar"/>
    <w:uiPriority w:val="99"/>
    <w:qFormat/>
    <w:rsid w:val="00211C9E"/>
    <w:pPr>
      <w:spacing w:before="0" w:after="0" w:line="360" w:lineRule="auto"/>
      <w:ind w:firstLine="709"/>
    </w:pPr>
  </w:style>
  <w:style w:type="character" w:customStyle="1" w:styleId="PargrafodaListaChar">
    <w:name w:val="Parágrafo da Lista Char"/>
    <w:link w:val="PargrafodaLista"/>
    <w:uiPriority w:val="99"/>
    <w:rsid w:val="002C58E1"/>
    <w:rPr>
      <w:rFonts w:ascii="Arial" w:hAnsi="Arial"/>
      <w:sz w:val="24"/>
    </w:rPr>
  </w:style>
  <w:style w:type="paragraph" w:styleId="Ttulo">
    <w:name w:val="Title"/>
    <w:basedOn w:val="Normal"/>
    <w:next w:val="Normal"/>
    <w:link w:val="TtuloChar"/>
    <w:rsid w:val="00211C9E"/>
    <w:pPr>
      <w:spacing w:before="240" w:after="60"/>
      <w:jc w:val="center"/>
      <w:outlineLvl w:val="0"/>
    </w:pPr>
    <w:rPr>
      <w:rFonts w:ascii="Calibri Light" w:hAnsi="Calibri Light"/>
      <w:b/>
      <w:bCs/>
      <w:kern w:val="28"/>
      <w:sz w:val="32"/>
      <w:szCs w:val="32"/>
    </w:rPr>
  </w:style>
  <w:style w:type="character" w:customStyle="1" w:styleId="TtuloChar">
    <w:name w:val="Título Char"/>
    <w:link w:val="Ttulo"/>
    <w:uiPriority w:val="10"/>
    <w:rsid w:val="00211C9E"/>
    <w:rPr>
      <w:rFonts w:ascii="Calibri Light" w:eastAsia="Times New Roman" w:hAnsi="Calibri Light" w:cs="Times New Roman"/>
      <w:b/>
      <w:bCs/>
      <w:kern w:val="28"/>
      <w:sz w:val="32"/>
      <w:szCs w:val="32"/>
    </w:rPr>
  </w:style>
  <w:style w:type="paragraph" w:styleId="CabealhodoSumrio">
    <w:name w:val="TOC Heading"/>
    <w:basedOn w:val="Ttulo1"/>
    <w:next w:val="Normal"/>
    <w:uiPriority w:val="39"/>
    <w:unhideWhenUsed/>
    <w:rsid w:val="00485B4C"/>
    <w:pPr>
      <w:tabs>
        <w:tab w:val="clear" w:pos="737"/>
      </w:tabs>
      <w:spacing w:before="240" w:after="0" w:line="259" w:lineRule="auto"/>
      <w:jc w:val="left"/>
      <w:outlineLvl w:val="9"/>
    </w:pPr>
    <w:rPr>
      <w:rFonts w:ascii="Calibri Light" w:hAnsi="Calibri Light"/>
      <w:b w:val="0"/>
      <w:color w:val="2F5496"/>
      <w:sz w:val="32"/>
      <w:szCs w:val="32"/>
    </w:rPr>
  </w:style>
  <w:style w:type="character" w:styleId="Forte">
    <w:name w:val="Strong"/>
    <w:uiPriority w:val="22"/>
    <w:rsid w:val="00C45111"/>
    <w:rPr>
      <w:b/>
      <w:bCs/>
    </w:rPr>
  </w:style>
  <w:style w:type="table" w:styleId="TabeladeGrade5Escura-nfase2">
    <w:name w:val="Grid Table 5 Dark Accent 2"/>
    <w:basedOn w:val="Tabelanormal"/>
    <w:uiPriority w:val="50"/>
    <w:rsid w:val="00C451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eladeGrade4-nfase2">
    <w:name w:val="Grid Table 4 Accent 2"/>
    <w:basedOn w:val="Tabelanormal"/>
    <w:uiPriority w:val="49"/>
    <w:rsid w:val="00C451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Figura">
    <w:name w:val="Figura"/>
    <w:basedOn w:val="PargrafodaLista"/>
    <w:next w:val="Pargrafo"/>
    <w:link w:val="FiguraChar"/>
    <w:rsid w:val="002C58E1"/>
    <w:pPr>
      <w:numPr>
        <w:numId w:val="2"/>
      </w:numPr>
    </w:pPr>
    <w:rPr>
      <w:noProof/>
    </w:rPr>
  </w:style>
  <w:style w:type="character" w:customStyle="1" w:styleId="FiguraChar">
    <w:name w:val="Figura Char"/>
    <w:link w:val="Figura"/>
    <w:rsid w:val="002C58E1"/>
    <w:rPr>
      <w:rFonts w:ascii="Arial" w:hAnsi="Arial"/>
      <w:noProof/>
      <w:sz w:val="24"/>
    </w:rPr>
  </w:style>
  <w:style w:type="paragraph" w:customStyle="1" w:styleId="TabelaN">
    <w:name w:val="Tabela N"/>
    <w:basedOn w:val="PargrafodaLista"/>
    <w:link w:val="TabelaNChar"/>
    <w:rsid w:val="002C58E1"/>
    <w:pPr>
      <w:numPr>
        <w:numId w:val="3"/>
      </w:numPr>
    </w:pPr>
    <w:rPr>
      <w:noProof/>
    </w:rPr>
  </w:style>
  <w:style w:type="character" w:customStyle="1" w:styleId="TabelaNChar">
    <w:name w:val="Tabela N Char"/>
    <w:link w:val="TabelaN"/>
    <w:rsid w:val="002C58E1"/>
    <w:rPr>
      <w:rFonts w:ascii="Arial" w:hAnsi="Arial"/>
      <w:noProof/>
      <w:sz w:val="24"/>
    </w:rPr>
  </w:style>
  <w:style w:type="paragraph" w:styleId="Remissivo1">
    <w:name w:val="index 1"/>
    <w:basedOn w:val="Normal"/>
    <w:next w:val="Normal"/>
    <w:autoRedefine/>
    <w:rsid w:val="00CD3EF9"/>
    <w:pPr>
      <w:ind w:left="240" w:hanging="240"/>
    </w:pPr>
    <w:rPr>
      <w:sz w:val="20"/>
    </w:rPr>
  </w:style>
  <w:style w:type="paragraph" w:styleId="Textodecomentrio">
    <w:name w:val="annotation text"/>
    <w:basedOn w:val="Normal"/>
    <w:link w:val="TextodecomentrioChar"/>
    <w:rsid w:val="00602F09"/>
    <w:rPr>
      <w:sz w:val="20"/>
    </w:rPr>
  </w:style>
  <w:style w:type="character" w:customStyle="1" w:styleId="TextodecomentrioChar">
    <w:name w:val="Texto de comentário Char"/>
    <w:link w:val="Textodecomentrio"/>
    <w:rsid w:val="00602F09"/>
    <w:rPr>
      <w:rFonts w:ascii="Arial" w:hAnsi="Arial"/>
    </w:rPr>
  </w:style>
  <w:style w:type="paragraph" w:styleId="Assuntodocomentrio">
    <w:name w:val="annotation subject"/>
    <w:basedOn w:val="Textodecomentrio"/>
    <w:next w:val="Textodecomentrio"/>
    <w:link w:val="AssuntodocomentrioChar"/>
    <w:rsid w:val="00602F09"/>
    <w:rPr>
      <w:b/>
      <w:bCs/>
    </w:rPr>
  </w:style>
  <w:style w:type="character" w:customStyle="1" w:styleId="AssuntodocomentrioChar">
    <w:name w:val="Assunto do comentário Char"/>
    <w:link w:val="Assuntodocomentrio"/>
    <w:rsid w:val="00602F09"/>
    <w:rPr>
      <w:rFonts w:ascii="Arial" w:hAnsi="Arial"/>
      <w:b/>
      <w:bCs/>
    </w:rPr>
  </w:style>
  <w:style w:type="paragraph" w:customStyle="1" w:styleId="AnexoNmero">
    <w:name w:val="Anexo Número"/>
    <w:basedOn w:val="Normal"/>
    <w:link w:val="AnexoNmeroChar"/>
    <w:rsid w:val="00FF6932"/>
    <w:pPr>
      <w:numPr>
        <w:numId w:val="4"/>
      </w:numPr>
      <w:spacing w:line="360" w:lineRule="auto"/>
      <w:jc w:val="center"/>
    </w:pPr>
    <w:rPr>
      <w:b/>
      <w:color w:val="000080"/>
      <w:sz w:val="32"/>
      <w:szCs w:val="32"/>
    </w:rPr>
  </w:style>
  <w:style w:type="character" w:customStyle="1" w:styleId="AnexoNmeroChar">
    <w:name w:val="Anexo Número Char"/>
    <w:link w:val="AnexoNmero"/>
    <w:rsid w:val="00FF6932"/>
    <w:rPr>
      <w:rFonts w:ascii="Arial" w:hAnsi="Arial"/>
      <w:b/>
      <w:color w:val="000080"/>
      <w:sz w:val="32"/>
      <w:szCs w:val="32"/>
    </w:rPr>
  </w:style>
  <w:style w:type="paragraph" w:customStyle="1" w:styleId="AnexoTexto">
    <w:name w:val="Anexo Texto"/>
    <w:basedOn w:val="Normal"/>
    <w:link w:val="AnexoTextoChar"/>
    <w:rsid w:val="006B0EA1"/>
    <w:pPr>
      <w:jc w:val="center"/>
    </w:pPr>
    <w:rPr>
      <w:b/>
      <w:color w:val="000080"/>
      <w:sz w:val="32"/>
      <w:szCs w:val="32"/>
    </w:rPr>
  </w:style>
  <w:style w:type="character" w:customStyle="1" w:styleId="AnexoTextoChar">
    <w:name w:val="Anexo Texto Char"/>
    <w:link w:val="AnexoTexto"/>
    <w:rsid w:val="006B0EA1"/>
    <w:rPr>
      <w:rFonts w:ascii="Arial" w:hAnsi="Arial"/>
      <w:b/>
      <w:color w:val="000080"/>
      <w:sz w:val="32"/>
      <w:szCs w:val="32"/>
    </w:rPr>
  </w:style>
  <w:style w:type="table" w:styleId="SombreamentoMdio2-nfase2">
    <w:name w:val="Medium Shading 2 Accent 2"/>
    <w:basedOn w:val="Tabelanormal"/>
    <w:uiPriority w:val="64"/>
    <w:rsid w:val="001806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paragraph" w:customStyle="1" w:styleId="Default">
    <w:name w:val="Default"/>
    <w:rsid w:val="00CD4C1F"/>
    <w:pPr>
      <w:autoSpaceDE w:val="0"/>
      <w:autoSpaceDN w:val="0"/>
      <w:adjustRightInd w:val="0"/>
    </w:pPr>
    <w:rPr>
      <w:rFonts w:ascii="Arial" w:hAnsi="Arial" w:cs="Arial"/>
      <w:color w:val="000000"/>
      <w:sz w:val="24"/>
      <w:szCs w:val="24"/>
    </w:rPr>
  </w:style>
  <w:style w:type="table" w:styleId="GradeMdia1-nfase2">
    <w:name w:val="Medium Grid 1 Accent 2"/>
    <w:basedOn w:val="Tabelanormal"/>
    <w:uiPriority w:val="67"/>
    <w:rsid w:val="00CD4C1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TabeladeGrade2-nfase2">
    <w:name w:val="Grid Table 2 Accent 2"/>
    <w:basedOn w:val="Tabelanormal"/>
    <w:uiPriority w:val="47"/>
    <w:rsid w:val="00C4278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elaclssica2">
    <w:name w:val="Table Classic 2"/>
    <w:basedOn w:val="Tabelanormal"/>
    <w:rsid w:val="00DC72CD"/>
    <w:pPr>
      <w:spacing w:before="120" w:after="1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deLista5Escura-nfase2">
    <w:name w:val="List Table 5 Dark Accent 2"/>
    <w:basedOn w:val="Tabelanormal"/>
    <w:uiPriority w:val="50"/>
    <w:rsid w:val="00C74D8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adeMdia3-nfase2">
    <w:name w:val="Medium Grid 3 Accent 2"/>
    <w:basedOn w:val="Tabelanormal"/>
    <w:uiPriority w:val="69"/>
    <w:rsid w:val="005C783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SombreamentoMdio1-nfase4">
    <w:name w:val="Medium Shading 1 Accent 4"/>
    <w:basedOn w:val="Tabelanormal"/>
    <w:uiPriority w:val="63"/>
    <w:rsid w:val="00763B7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ListaClara-nfase2">
    <w:name w:val="Light List Accent 2"/>
    <w:basedOn w:val="Tabelanormal"/>
    <w:uiPriority w:val="61"/>
    <w:rsid w:val="00C8034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character" w:styleId="MenoPendente">
    <w:name w:val="Unresolved Mention"/>
    <w:uiPriority w:val="99"/>
    <w:semiHidden/>
    <w:unhideWhenUsed/>
    <w:rsid w:val="007957B4"/>
    <w:rPr>
      <w:color w:val="808080"/>
      <w:shd w:val="clear" w:color="auto" w:fill="E6E6E6"/>
    </w:rPr>
  </w:style>
  <w:style w:type="table" w:styleId="TabelaSimples1">
    <w:name w:val="Plain Table 1"/>
    <w:basedOn w:val="Tabelanormal"/>
    <w:uiPriority w:val="41"/>
    <w:rsid w:val="001847E9"/>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nhideWhenUsed/>
    <w:rsid w:val="00D66A24"/>
    <w:pPr>
      <w:spacing w:before="100" w:beforeAutospacing="1" w:after="100" w:afterAutospacing="1"/>
      <w:jc w:val="left"/>
    </w:pPr>
    <w:rPr>
      <w:rFonts w:ascii="Times New Roman" w:hAnsi="Times New Roman"/>
      <w:szCs w:val="24"/>
    </w:rPr>
  </w:style>
  <w:style w:type="character" w:styleId="nfase">
    <w:name w:val="Emphasis"/>
    <w:uiPriority w:val="20"/>
    <w:rsid w:val="00D66A24"/>
    <w:rPr>
      <w:i/>
      <w:iCs/>
    </w:rPr>
  </w:style>
  <w:style w:type="character" w:styleId="TextodoEspaoReservado">
    <w:name w:val="Placeholder Text"/>
    <w:uiPriority w:val="99"/>
    <w:semiHidden/>
    <w:rsid w:val="001D5D47"/>
    <w:rPr>
      <w:color w:val="808080"/>
    </w:rPr>
  </w:style>
  <w:style w:type="paragraph" w:styleId="Remissivo2">
    <w:name w:val="index 2"/>
    <w:basedOn w:val="Normal"/>
    <w:next w:val="Normal"/>
    <w:autoRedefine/>
    <w:rsid w:val="00CD3EF9"/>
    <w:pPr>
      <w:ind w:left="480" w:hanging="240"/>
    </w:pPr>
  </w:style>
  <w:style w:type="paragraph" w:customStyle="1" w:styleId="Textodemacro2">
    <w:name w:val="Texto de macro2"/>
    <w:basedOn w:val="FASE"/>
    <w:next w:val="Normal"/>
    <w:rsid w:val="00C55E0D"/>
    <w:rPr>
      <w:rFonts w:ascii="Arial" w:hAnsi="Arial"/>
      <w:b w:val="0"/>
    </w:rPr>
  </w:style>
  <w:style w:type="paragraph" w:customStyle="1" w:styleId="tabela0">
    <w:name w:val="tabela"/>
    <w:basedOn w:val="Normal"/>
    <w:rsid w:val="00C55E0D"/>
    <w:pPr>
      <w:keepNext/>
      <w:keepLines/>
      <w:spacing w:before="0" w:after="0"/>
      <w:jc w:val="center"/>
    </w:pPr>
    <w:rPr>
      <w:sz w:val="18"/>
    </w:rPr>
  </w:style>
  <w:style w:type="paragraph" w:customStyle="1" w:styleId="titulo4">
    <w:name w:val="titulo4"/>
    <w:basedOn w:val="Ttulo3"/>
    <w:rsid w:val="00C55E0D"/>
    <w:pPr>
      <w:keepLines w:val="0"/>
      <w:numPr>
        <w:ilvl w:val="0"/>
        <w:numId w:val="0"/>
      </w:numPr>
      <w:overflowPunct w:val="0"/>
      <w:autoSpaceDE w:val="0"/>
      <w:autoSpaceDN w:val="0"/>
      <w:adjustRightInd w:val="0"/>
      <w:spacing w:before="240" w:after="60"/>
      <w:jc w:val="left"/>
      <w:textAlignment w:val="baseline"/>
      <w:outlineLvl w:val="9"/>
    </w:pPr>
    <w:rPr>
      <w:color w:val="auto"/>
      <w:sz w:val="20"/>
    </w:rPr>
  </w:style>
  <w:style w:type="paragraph" w:styleId="Textoembloco">
    <w:name w:val="Block Text"/>
    <w:basedOn w:val="Normal"/>
    <w:rsid w:val="00C55E0D"/>
    <w:pPr>
      <w:spacing w:before="0" w:after="0"/>
      <w:ind w:left="720" w:right="-397" w:hanging="11"/>
    </w:pPr>
    <w:rPr>
      <w:rFonts w:ascii="Times New Roman" w:hAnsi="Times New Roman"/>
      <w:sz w:val="20"/>
    </w:rPr>
  </w:style>
  <w:style w:type="paragraph" w:styleId="TextosemFormatao">
    <w:name w:val="Plain Text"/>
    <w:basedOn w:val="Normal"/>
    <w:link w:val="TextosemFormataoChar"/>
    <w:rsid w:val="00C55E0D"/>
    <w:pPr>
      <w:spacing w:before="0" w:after="0"/>
      <w:jc w:val="left"/>
    </w:pPr>
    <w:rPr>
      <w:rFonts w:ascii="Courier New" w:hAnsi="Courier New"/>
      <w:sz w:val="20"/>
    </w:rPr>
  </w:style>
  <w:style w:type="character" w:customStyle="1" w:styleId="TextosemFormataoChar">
    <w:name w:val="Texto sem Formatação Char"/>
    <w:basedOn w:val="Fontepargpadro"/>
    <w:link w:val="TextosemFormatao"/>
    <w:rsid w:val="00C55E0D"/>
    <w:rPr>
      <w:rFonts w:ascii="Courier New" w:hAnsi="Courier New"/>
    </w:rPr>
  </w:style>
  <w:style w:type="paragraph" w:styleId="Subttulo">
    <w:name w:val="Subtitle"/>
    <w:basedOn w:val="Normal"/>
    <w:link w:val="SubttuloChar"/>
    <w:rsid w:val="00C55E0D"/>
    <w:pPr>
      <w:spacing w:before="0" w:after="0"/>
      <w:jc w:val="center"/>
    </w:pPr>
    <w:rPr>
      <w:rFonts w:ascii="Times New Roman" w:hAnsi="Times New Roman"/>
      <w:b/>
      <w:sz w:val="20"/>
    </w:rPr>
  </w:style>
  <w:style w:type="character" w:customStyle="1" w:styleId="SubttuloChar">
    <w:name w:val="Subtítulo Char"/>
    <w:basedOn w:val="Fontepargpadro"/>
    <w:link w:val="Subttulo"/>
    <w:rsid w:val="00C55E0D"/>
    <w:rPr>
      <w:b/>
    </w:rPr>
  </w:style>
  <w:style w:type="paragraph" w:customStyle="1" w:styleId="eext0Normal">
    <w:name w:val="eext0 Normal"/>
    <w:rsid w:val="00C55E0D"/>
    <w:rPr>
      <w:rFonts w:ascii="pica" w:hAnsi="pica"/>
    </w:rPr>
  </w:style>
  <w:style w:type="paragraph" w:customStyle="1" w:styleId="Estilo1">
    <w:name w:val="Estilo1"/>
    <w:basedOn w:val="Normal"/>
    <w:rsid w:val="00C55E0D"/>
  </w:style>
  <w:style w:type="character" w:customStyle="1" w:styleId="Ttulo4Char">
    <w:name w:val="Título 4 Char"/>
    <w:link w:val="Ttulo4"/>
    <w:uiPriority w:val="9"/>
    <w:rsid w:val="00487CD4"/>
    <w:rPr>
      <w:rFonts w:ascii="Arial" w:hAnsi="Arial"/>
      <w:bCs/>
      <w:color w:val="000080"/>
      <w:sz w:val="28"/>
      <w:szCs w:val="28"/>
    </w:rPr>
  </w:style>
  <w:style w:type="character" w:customStyle="1" w:styleId="Ttulo1Char">
    <w:name w:val="Título 1 Char"/>
    <w:aliases w:val="item1 Char"/>
    <w:link w:val="Ttulo1"/>
    <w:uiPriority w:val="9"/>
    <w:rsid w:val="00D72008"/>
    <w:rPr>
      <w:rFonts w:ascii="Arial" w:hAnsi="Arial"/>
      <w:b/>
      <w:color w:val="000080"/>
      <w:sz w:val="28"/>
    </w:rPr>
  </w:style>
  <w:style w:type="character" w:customStyle="1" w:styleId="Ttulo3Char">
    <w:name w:val="Título 3 Char"/>
    <w:aliases w:val="Heading 31 Char"/>
    <w:link w:val="Ttulo3"/>
    <w:uiPriority w:val="9"/>
    <w:rsid w:val="00487CD4"/>
    <w:rPr>
      <w:rFonts w:ascii="Arial" w:hAnsi="Arial"/>
      <w:color w:val="000080"/>
      <w:sz w:val="28"/>
      <w:lang w:val="pt-PT"/>
    </w:rPr>
  </w:style>
  <w:style w:type="table" w:customStyle="1" w:styleId="TableGrid">
    <w:name w:val="TableGrid"/>
    <w:rsid w:val="00487CD4"/>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FORTE0">
    <w:name w:val="FORTE"/>
    <w:basedOn w:val="Corpodetexto"/>
    <w:link w:val="FORTEChar"/>
    <w:qFormat/>
    <w:rsid w:val="00487CD4"/>
    <w:pPr>
      <w:tabs>
        <w:tab w:val="left" w:pos="142"/>
      </w:tabs>
    </w:pPr>
    <w:rPr>
      <w:color w:val="auto"/>
    </w:rPr>
  </w:style>
  <w:style w:type="character" w:customStyle="1" w:styleId="FORTEChar">
    <w:name w:val="FORTE Char"/>
    <w:basedOn w:val="Ttulo4Char"/>
    <w:link w:val="FORTE0"/>
    <w:rsid w:val="00487CD4"/>
    <w:rPr>
      <w:rFonts w:ascii="Arial" w:hAnsi="Arial"/>
      <w:bCs w:val="0"/>
      <w:color w:val="00008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49230">
      <w:bodyDiv w:val="1"/>
      <w:marLeft w:val="0"/>
      <w:marRight w:val="0"/>
      <w:marTop w:val="0"/>
      <w:marBottom w:val="0"/>
      <w:divBdr>
        <w:top w:val="none" w:sz="0" w:space="0" w:color="auto"/>
        <w:left w:val="none" w:sz="0" w:space="0" w:color="auto"/>
        <w:bottom w:val="none" w:sz="0" w:space="0" w:color="auto"/>
        <w:right w:val="none" w:sz="0" w:space="0" w:color="auto"/>
      </w:divBdr>
      <w:divsChild>
        <w:div w:id="40445399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5998581">
      <w:bodyDiv w:val="1"/>
      <w:marLeft w:val="0"/>
      <w:marRight w:val="0"/>
      <w:marTop w:val="0"/>
      <w:marBottom w:val="0"/>
      <w:divBdr>
        <w:top w:val="none" w:sz="0" w:space="0" w:color="auto"/>
        <w:left w:val="none" w:sz="0" w:space="0" w:color="auto"/>
        <w:bottom w:val="none" w:sz="0" w:space="0" w:color="auto"/>
        <w:right w:val="none" w:sz="0" w:space="0" w:color="auto"/>
      </w:divBdr>
    </w:div>
    <w:div w:id="86195715">
      <w:bodyDiv w:val="1"/>
      <w:marLeft w:val="0"/>
      <w:marRight w:val="0"/>
      <w:marTop w:val="0"/>
      <w:marBottom w:val="0"/>
      <w:divBdr>
        <w:top w:val="none" w:sz="0" w:space="0" w:color="auto"/>
        <w:left w:val="none" w:sz="0" w:space="0" w:color="auto"/>
        <w:bottom w:val="none" w:sz="0" w:space="0" w:color="auto"/>
        <w:right w:val="none" w:sz="0" w:space="0" w:color="auto"/>
      </w:divBdr>
      <w:divsChild>
        <w:div w:id="745105475">
          <w:marLeft w:val="0"/>
          <w:marRight w:val="0"/>
          <w:marTop w:val="0"/>
          <w:marBottom w:val="0"/>
          <w:divBdr>
            <w:top w:val="none" w:sz="0" w:space="0" w:color="auto"/>
            <w:left w:val="none" w:sz="0" w:space="0" w:color="auto"/>
            <w:bottom w:val="none" w:sz="0" w:space="0" w:color="auto"/>
            <w:right w:val="none" w:sz="0" w:space="0" w:color="auto"/>
          </w:divBdr>
          <w:divsChild>
            <w:div w:id="17727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959729">
      <w:bodyDiv w:val="1"/>
      <w:marLeft w:val="0"/>
      <w:marRight w:val="0"/>
      <w:marTop w:val="0"/>
      <w:marBottom w:val="0"/>
      <w:divBdr>
        <w:top w:val="none" w:sz="0" w:space="0" w:color="auto"/>
        <w:left w:val="none" w:sz="0" w:space="0" w:color="auto"/>
        <w:bottom w:val="none" w:sz="0" w:space="0" w:color="auto"/>
        <w:right w:val="none" w:sz="0" w:space="0" w:color="auto"/>
      </w:divBdr>
    </w:div>
    <w:div w:id="251622869">
      <w:bodyDiv w:val="1"/>
      <w:marLeft w:val="0"/>
      <w:marRight w:val="0"/>
      <w:marTop w:val="0"/>
      <w:marBottom w:val="0"/>
      <w:divBdr>
        <w:top w:val="none" w:sz="0" w:space="0" w:color="auto"/>
        <w:left w:val="none" w:sz="0" w:space="0" w:color="auto"/>
        <w:bottom w:val="none" w:sz="0" w:space="0" w:color="auto"/>
        <w:right w:val="none" w:sz="0" w:space="0" w:color="auto"/>
      </w:divBdr>
    </w:div>
    <w:div w:id="354304835">
      <w:bodyDiv w:val="1"/>
      <w:marLeft w:val="0"/>
      <w:marRight w:val="0"/>
      <w:marTop w:val="0"/>
      <w:marBottom w:val="0"/>
      <w:divBdr>
        <w:top w:val="none" w:sz="0" w:space="0" w:color="auto"/>
        <w:left w:val="none" w:sz="0" w:space="0" w:color="auto"/>
        <w:bottom w:val="none" w:sz="0" w:space="0" w:color="auto"/>
        <w:right w:val="none" w:sz="0" w:space="0" w:color="auto"/>
      </w:divBdr>
    </w:div>
    <w:div w:id="449520517">
      <w:bodyDiv w:val="1"/>
      <w:marLeft w:val="0"/>
      <w:marRight w:val="0"/>
      <w:marTop w:val="0"/>
      <w:marBottom w:val="0"/>
      <w:divBdr>
        <w:top w:val="none" w:sz="0" w:space="0" w:color="auto"/>
        <w:left w:val="none" w:sz="0" w:space="0" w:color="auto"/>
        <w:bottom w:val="none" w:sz="0" w:space="0" w:color="auto"/>
        <w:right w:val="none" w:sz="0" w:space="0" w:color="auto"/>
      </w:divBdr>
    </w:div>
    <w:div w:id="465590082">
      <w:bodyDiv w:val="1"/>
      <w:marLeft w:val="0"/>
      <w:marRight w:val="0"/>
      <w:marTop w:val="0"/>
      <w:marBottom w:val="0"/>
      <w:divBdr>
        <w:top w:val="none" w:sz="0" w:space="0" w:color="auto"/>
        <w:left w:val="none" w:sz="0" w:space="0" w:color="auto"/>
        <w:bottom w:val="none" w:sz="0" w:space="0" w:color="auto"/>
        <w:right w:val="none" w:sz="0" w:space="0" w:color="auto"/>
      </w:divBdr>
    </w:div>
    <w:div w:id="808396631">
      <w:bodyDiv w:val="1"/>
      <w:marLeft w:val="0"/>
      <w:marRight w:val="0"/>
      <w:marTop w:val="0"/>
      <w:marBottom w:val="0"/>
      <w:divBdr>
        <w:top w:val="none" w:sz="0" w:space="0" w:color="auto"/>
        <w:left w:val="none" w:sz="0" w:space="0" w:color="auto"/>
        <w:bottom w:val="none" w:sz="0" w:space="0" w:color="auto"/>
        <w:right w:val="none" w:sz="0" w:space="0" w:color="auto"/>
      </w:divBdr>
    </w:div>
    <w:div w:id="818890027">
      <w:bodyDiv w:val="1"/>
      <w:marLeft w:val="0"/>
      <w:marRight w:val="0"/>
      <w:marTop w:val="0"/>
      <w:marBottom w:val="0"/>
      <w:divBdr>
        <w:top w:val="none" w:sz="0" w:space="0" w:color="auto"/>
        <w:left w:val="none" w:sz="0" w:space="0" w:color="auto"/>
        <w:bottom w:val="none" w:sz="0" w:space="0" w:color="auto"/>
        <w:right w:val="none" w:sz="0" w:space="0" w:color="auto"/>
      </w:divBdr>
    </w:div>
    <w:div w:id="858855543">
      <w:bodyDiv w:val="1"/>
      <w:marLeft w:val="0"/>
      <w:marRight w:val="0"/>
      <w:marTop w:val="0"/>
      <w:marBottom w:val="0"/>
      <w:divBdr>
        <w:top w:val="none" w:sz="0" w:space="0" w:color="auto"/>
        <w:left w:val="none" w:sz="0" w:space="0" w:color="auto"/>
        <w:bottom w:val="none" w:sz="0" w:space="0" w:color="auto"/>
        <w:right w:val="none" w:sz="0" w:space="0" w:color="auto"/>
      </w:divBdr>
    </w:div>
    <w:div w:id="900365431">
      <w:bodyDiv w:val="1"/>
      <w:marLeft w:val="0"/>
      <w:marRight w:val="0"/>
      <w:marTop w:val="0"/>
      <w:marBottom w:val="0"/>
      <w:divBdr>
        <w:top w:val="none" w:sz="0" w:space="0" w:color="auto"/>
        <w:left w:val="none" w:sz="0" w:space="0" w:color="auto"/>
        <w:bottom w:val="none" w:sz="0" w:space="0" w:color="auto"/>
        <w:right w:val="none" w:sz="0" w:space="0" w:color="auto"/>
      </w:divBdr>
    </w:div>
    <w:div w:id="1282540973">
      <w:bodyDiv w:val="1"/>
      <w:marLeft w:val="0"/>
      <w:marRight w:val="0"/>
      <w:marTop w:val="0"/>
      <w:marBottom w:val="0"/>
      <w:divBdr>
        <w:top w:val="none" w:sz="0" w:space="0" w:color="auto"/>
        <w:left w:val="none" w:sz="0" w:space="0" w:color="auto"/>
        <w:bottom w:val="none" w:sz="0" w:space="0" w:color="auto"/>
        <w:right w:val="none" w:sz="0" w:space="0" w:color="auto"/>
      </w:divBdr>
    </w:div>
    <w:div w:id="1394814589">
      <w:bodyDiv w:val="1"/>
      <w:marLeft w:val="0"/>
      <w:marRight w:val="0"/>
      <w:marTop w:val="0"/>
      <w:marBottom w:val="0"/>
      <w:divBdr>
        <w:top w:val="none" w:sz="0" w:space="0" w:color="auto"/>
        <w:left w:val="none" w:sz="0" w:space="0" w:color="auto"/>
        <w:bottom w:val="none" w:sz="0" w:space="0" w:color="auto"/>
        <w:right w:val="none" w:sz="0" w:space="0" w:color="auto"/>
      </w:divBdr>
    </w:div>
    <w:div w:id="1455175937">
      <w:bodyDiv w:val="1"/>
      <w:marLeft w:val="0"/>
      <w:marRight w:val="0"/>
      <w:marTop w:val="0"/>
      <w:marBottom w:val="0"/>
      <w:divBdr>
        <w:top w:val="none" w:sz="0" w:space="0" w:color="auto"/>
        <w:left w:val="none" w:sz="0" w:space="0" w:color="auto"/>
        <w:bottom w:val="none" w:sz="0" w:space="0" w:color="auto"/>
        <w:right w:val="none" w:sz="0" w:space="0" w:color="auto"/>
      </w:divBdr>
    </w:div>
    <w:div w:id="1529369518">
      <w:bodyDiv w:val="1"/>
      <w:marLeft w:val="0"/>
      <w:marRight w:val="0"/>
      <w:marTop w:val="0"/>
      <w:marBottom w:val="0"/>
      <w:divBdr>
        <w:top w:val="none" w:sz="0" w:space="0" w:color="auto"/>
        <w:left w:val="none" w:sz="0" w:space="0" w:color="auto"/>
        <w:bottom w:val="none" w:sz="0" w:space="0" w:color="auto"/>
        <w:right w:val="none" w:sz="0" w:space="0" w:color="auto"/>
      </w:divBdr>
    </w:div>
    <w:div w:id="1612321661">
      <w:bodyDiv w:val="1"/>
      <w:marLeft w:val="0"/>
      <w:marRight w:val="0"/>
      <w:marTop w:val="0"/>
      <w:marBottom w:val="0"/>
      <w:divBdr>
        <w:top w:val="none" w:sz="0" w:space="0" w:color="auto"/>
        <w:left w:val="none" w:sz="0" w:space="0" w:color="auto"/>
        <w:bottom w:val="none" w:sz="0" w:space="0" w:color="auto"/>
        <w:right w:val="none" w:sz="0" w:space="0" w:color="auto"/>
      </w:divBdr>
    </w:div>
    <w:div w:id="1619526427">
      <w:bodyDiv w:val="1"/>
      <w:marLeft w:val="0"/>
      <w:marRight w:val="0"/>
      <w:marTop w:val="0"/>
      <w:marBottom w:val="0"/>
      <w:divBdr>
        <w:top w:val="none" w:sz="0" w:space="0" w:color="auto"/>
        <w:left w:val="none" w:sz="0" w:space="0" w:color="auto"/>
        <w:bottom w:val="none" w:sz="0" w:space="0" w:color="auto"/>
        <w:right w:val="none" w:sz="0" w:space="0" w:color="auto"/>
      </w:divBdr>
    </w:div>
    <w:div w:id="1673483749">
      <w:bodyDiv w:val="1"/>
      <w:marLeft w:val="0"/>
      <w:marRight w:val="0"/>
      <w:marTop w:val="0"/>
      <w:marBottom w:val="0"/>
      <w:divBdr>
        <w:top w:val="none" w:sz="0" w:space="0" w:color="auto"/>
        <w:left w:val="none" w:sz="0" w:space="0" w:color="auto"/>
        <w:bottom w:val="none" w:sz="0" w:space="0" w:color="auto"/>
        <w:right w:val="none" w:sz="0" w:space="0" w:color="auto"/>
      </w:divBdr>
    </w:div>
    <w:div w:id="1768646811">
      <w:bodyDiv w:val="1"/>
      <w:marLeft w:val="0"/>
      <w:marRight w:val="0"/>
      <w:marTop w:val="0"/>
      <w:marBottom w:val="0"/>
      <w:divBdr>
        <w:top w:val="none" w:sz="0" w:space="0" w:color="auto"/>
        <w:left w:val="none" w:sz="0" w:space="0" w:color="auto"/>
        <w:bottom w:val="none" w:sz="0" w:space="0" w:color="auto"/>
        <w:right w:val="none" w:sz="0" w:space="0" w:color="auto"/>
      </w:divBdr>
    </w:div>
    <w:div w:id="1801264321">
      <w:bodyDiv w:val="1"/>
      <w:marLeft w:val="0"/>
      <w:marRight w:val="0"/>
      <w:marTop w:val="0"/>
      <w:marBottom w:val="0"/>
      <w:divBdr>
        <w:top w:val="none" w:sz="0" w:space="0" w:color="auto"/>
        <w:left w:val="none" w:sz="0" w:space="0" w:color="auto"/>
        <w:bottom w:val="none" w:sz="0" w:space="0" w:color="auto"/>
        <w:right w:val="none" w:sz="0" w:space="0" w:color="auto"/>
      </w:divBdr>
    </w:div>
    <w:div w:id="1887796673">
      <w:bodyDiv w:val="1"/>
      <w:marLeft w:val="0"/>
      <w:marRight w:val="0"/>
      <w:marTop w:val="0"/>
      <w:marBottom w:val="0"/>
      <w:divBdr>
        <w:top w:val="none" w:sz="0" w:space="0" w:color="auto"/>
        <w:left w:val="none" w:sz="0" w:space="0" w:color="auto"/>
        <w:bottom w:val="none" w:sz="0" w:space="0" w:color="auto"/>
        <w:right w:val="none" w:sz="0" w:space="0" w:color="auto"/>
      </w:divBdr>
    </w:div>
    <w:div w:id="1995596002">
      <w:bodyDiv w:val="1"/>
      <w:marLeft w:val="0"/>
      <w:marRight w:val="0"/>
      <w:marTop w:val="0"/>
      <w:marBottom w:val="0"/>
      <w:divBdr>
        <w:top w:val="none" w:sz="0" w:space="0" w:color="auto"/>
        <w:left w:val="none" w:sz="0" w:space="0" w:color="auto"/>
        <w:bottom w:val="none" w:sz="0" w:space="0" w:color="auto"/>
        <w:right w:val="none" w:sz="0" w:space="0" w:color="auto"/>
      </w:divBdr>
    </w:div>
    <w:div w:id="2067415987">
      <w:bodyDiv w:val="1"/>
      <w:marLeft w:val="0"/>
      <w:marRight w:val="0"/>
      <w:marTop w:val="0"/>
      <w:marBottom w:val="0"/>
      <w:divBdr>
        <w:top w:val="none" w:sz="0" w:space="0" w:color="auto"/>
        <w:left w:val="none" w:sz="0" w:space="0" w:color="auto"/>
        <w:bottom w:val="none" w:sz="0" w:space="0" w:color="auto"/>
        <w:right w:val="none" w:sz="0" w:space="0" w:color="auto"/>
      </w:divBdr>
    </w:div>
    <w:div w:id="2079279123">
      <w:bodyDiv w:val="1"/>
      <w:marLeft w:val="0"/>
      <w:marRight w:val="0"/>
      <w:marTop w:val="0"/>
      <w:marBottom w:val="0"/>
      <w:divBdr>
        <w:top w:val="none" w:sz="0" w:space="0" w:color="auto"/>
        <w:left w:val="none" w:sz="0" w:space="0" w:color="auto"/>
        <w:bottom w:val="none" w:sz="0" w:space="0" w:color="auto"/>
        <w:right w:val="none" w:sz="0" w:space="0" w:color="auto"/>
      </w:divBdr>
    </w:div>
    <w:div w:id="213452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GERAL\Modelos%20Relat&#243;rios\Engeplus_Codev2.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E3B37-C854-43E4-BFE1-47C2FF59F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Engeplus_Codev2.dot</Template>
  <TotalTime>229</TotalTime>
  <Pages>1</Pages>
  <Words>12724</Words>
  <Characters>68710</Characters>
  <Application>Microsoft Office Word</Application>
  <DocSecurity>0</DocSecurity>
  <Lines>572</Lines>
  <Paragraphs>162</Paragraphs>
  <ScaleCrop>false</ScaleCrop>
  <HeadingPairs>
    <vt:vector size="2" baseType="variant">
      <vt:variant>
        <vt:lpstr>Título</vt:lpstr>
      </vt:variant>
      <vt:variant>
        <vt:i4>1</vt:i4>
      </vt:variant>
    </vt:vector>
  </HeadingPairs>
  <TitlesOfParts>
    <vt:vector size="1" baseType="lpstr">
      <vt:lpstr>- Asdfasdfasdf</vt:lpstr>
    </vt:vector>
  </TitlesOfParts>
  <Company>MAGNA Engenharia Ltda</Company>
  <LinksUpToDate>false</LinksUpToDate>
  <CharactersWithSpaces>81272</CharactersWithSpaces>
  <SharedDoc>false</SharedDoc>
  <HLinks>
    <vt:vector size="954" baseType="variant">
      <vt:variant>
        <vt:i4>1835060</vt:i4>
      </vt:variant>
      <vt:variant>
        <vt:i4>923</vt:i4>
      </vt:variant>
      <vt:variant>
        <vt:i4>0</vt:i4>
      </vt:variant>
      <vt:variant>
        <vt:i4>5</vt:i4>
      </vt:variant>
      <vt:variant>
        <vt:lpwstr/>
      </vt:variant>
      <vt:variant>
        <vt:lpwstr>_Toc512279410</vt:lpwstr>
      </vt:variant>
      <vt:variant>
        <vt:i4>1900596</vt:i4>
      </vt:variant>
      <vt:variant>
        <vt:i4>920</vt:i4>
      </vt:variant>
      <vt:variant>
        <vt:i4>0</vt:i4>
      </vt:variant>
      <vt:variant>
        <vt:i4>5</vt:i4>
      </vt:variant>
      <vt:variant>
        <vt:lpwstr/>
      </vt:variant>
      <vt:variant>
        <vt:lpwstr>_Toc512279409</vt:lpwstr>
      </vt:variant>
      <vt:variant>
        <vt:i4>1900596</vt:i4>
      </vt:variant>
      <vt:variant>
        <vt:i4>917</vt:i4>
      </vt:variant>
      <vt:variant>
        <vt:i4>0</vt:i4>
      </vt:variant>
      <vt:variant>
        <vt:i4>5</vt:i4>
      </vt:variant>
      <vt:variant>
        <vt:lpwstr/>
      </vt:variant>
      <vt:variant>
        <vt:lpwstr>_Toc512279408</vt:lpwstr>
      </vt:variant>
      <vt:variant>
        <vt:i4>1900596</vt:i4>
      </vt:variant>
      <vt:variant>
        <vt:i4>914</vt:i4>
      </vt:variant>
      <vt:variant>
        <vt:i4>0</vt:i4>
      </vt:variant>
      <vt:variant>
        <vt:i4>5</vt:i4>
      </vt:variant>
      <vt:variant>
        <vt:lpwstr/>
      </vt:variant>
      <vt:variant>
        <vt:lpwstr>_Toc512279407</vt:lpwstr>
      </vt:variant>
      <vt:variant>
        <vt:i4>1900596</vt:i4>
      </vt:variant>
      <vt:variant>
        <vt:i4>911</vt:i4>
      </vt:variant>
      <vt:variant>
        <vt:i4>0</vt:i4>
      </vt:variant>
      <vt:variant>
        <vt:i4>5</vt:i4>
      </vt:variant>
      <vt:variant>
        <vt:lpwstr/>
      </vt:variant>
      <vt:variant>
        <vt:lpwstr>_Toc512279406</vt:lpwstr>
      </vt:variant>
      <vt:variant>
        <vt:i4>1900596</vt:i4>
      </vt:variant>
      <vt:variant>
        <vt:i4>908</vt:i4>
      </vt:variant>
      <vt:variant>
        <vt:i4>0</vt:i4>
      </vt:variant>
      <vt:variant>
        <vt:i4>5</vt:i4>
      </vt:variant>
      <vt:variant>
        <vt:lpwstr/>
      </vt:variant>
      <vt:variant>
        <vt:lpwstr>_Toc512279405</vt:lpwstr>
      </vt:variant>
      <vt:variant>
        <vt:i4>1900596</vt:i4>
      </vt:variant>
      <vt:variant>
        <vt:i4>905</vt:i4>
      </vt:variant>
      <vt:variant>
        <vt:i4>0</vt:i4>
      </vt:variant>
      <vt:variant>
        <vt:i4>5</vt:i4>
      </vt:variant>
      <vt:variant>
        <vt:lpwstr/>
      </vt:variant>
      <vt:variant>
        <vt:lpwstr>_Toc512279404</vt:lpwstr>
      </vt:variant>
      <vt:variant>
        <vt:i4>1900596</vt:i4>
      </vt:variant>
      <vt:variant>
        <vt:i4>902</vt:i4>
      </vt:variant>
      <vt:variant>
        <vt:i4>0</vt:i4>
      </vt:variant>
      <vt:variant>
        <vt:i4>5</vt:i4>
      </vt:variant>
      <vt:variant>
        <vt:lpwstr/>
      </vt:variant>
      <vt:variant>
        <vt:lpwstr>_Toc512279403</vt:lpwstr>
      </vt:variant>
      <vt:variant>
        <vt:i4>1900596</vt:i4>
      </vt:variant>
      <vt:variant>
        <vt:i4>899</vt:i4>
      </vt:variant>
      <vt:variant>
        <vt:i4>0</vt:i4>
      </vt:variant>
      <vt:variant>
        <vt:i4>5</vt:i4>
      </vt:variant>
      <vt:variant>
        <vt:lpwstr/>
      </vt:variant>
      <vt:variant>
        <vt:lpwstr>_Toc512279402</vt:lpwstr>
      </vt:variant>
      <vt:variant>
        <vt:i4>1900596</vt:i4>
      </vt:variant>
      <vt:variant>
        <vt:i4>896</vt:i4>
      </vt:variant>
      <vt:variant>
        <vt:i4>0</vt:i4>
      </vt:variant>
      <vt:variant>
        <vt:i4>5</vt:i4>
      </vt:variant>
      <vt:variant>
        <vt:lpwstr/>
      </vt:variant>
      <vt:variant>
        <vt:lpwstr>_Toc512279401</vt:lpwstr>
      </vt:variant>
      <vt:variant>
        <vt:i4>1900596</vt:i4>
      </vt:variant>
      <vt:variant>
        <vt:i4>893</vt:i4>
      </vt:variant>
      <vt:variant>
        <vt:i4>0</vt:i4>
      </vt:variant>
      <vt:variant>
        <vt:i4>5</vt:i4>
      </vt:variant>
      <vt:variant>
        <vt:lpwstr/>
      </vt:variant>
      <vt:variant>
        <vt:lpwstr>_Toc512279400</vt:lpwstr>
      </vt:variant>
      <vt:variant>
        <vt:i4>1310771</vt:i4>
      </vt:variant>
      <vt:variant>
        <vt:i4>890</vt:i4>
      </vt:variant>
      <vt:variant>
        <vt:i4>0</vt:i4>
      </vt:variant>
      <vt:variant>
        <vt:i4>5</vt:i4>
      </vt:variant>
      <vt:variant>
        <vt:lpwstr/>
      </vt:variant>
      <vt:variant>
        <vt:lpwstr>_Toc512279399</vt:lpwstr>
      </vt:variant>
      <vt:variant>
        <vt:i4>1310771</vt:i4>
      </vt:variant>
      <vt:variant>
        <vt:i4>887</vt:i4>
      </vt:variant>
      <vt:variant>
        <vt:i4>0</vt:i4>
      </vt:variant>
      <vt:variant>
        <vt:i4>5</vt:i4>
      </vt:variant>
      <vt:variant>
        <vt:lpwstr/>
      </vt:variant>
      <vt:variant>
        <vt:lpwstr>_Toc512279398</vt:lpwstr>
      </vt:variant>
      <vt:variant>
        <vt:i4>1310771</vt:i4>
      </vt:variant>
      <vt:variant>
        <vt:i4>884</vt:i4>
      </vt:variant>
      <vt:variant>
        <vt:i4>0</vt:i4>
      </vt:variant>
      <vt:variant>
        <vt:i4>5</vt:i4>
      </vt:variant>
      <vt:variant>
        <vt:lpwstr/>
      </vt:variant>
      <vt:variant>
        <vt:lpwstr>_Toc512279397</vt:lpwstr>
      </vt:variant>
      <vt:variant>
        <vt:i4>1048624</vt:i4>
      </vt:variant>
      <vt:variant>
        <vt:i4>875</vt:i4>
      </vt:variant>
      <vt:variant>
        <vt:i4>0</vt:i4>
      </vt:variant>
      <vt:variant>
        <vt:i4>5</vt:i4>
      </vt:variant>
      <vt:variant>
        <vt:lpwstr/>
      </vt:variant>
      <vt:variant>
        <vt:lpwstr>_Toc512277035</vt:lpwstr>
      </vt:variant>
      <vt:variant>
        <vt:i4>1048624</vt:i4>
      </vt:variant>
      <vt:variant>
        <vt:i4>869</vt:i4>
      </vt:variant>
      <vt:variant>
        <vt:i4>0</vt:i4>
      </vt:variant>
      <vt:variant>
        <vt:i4>5</vt:i4>
      </vt:variant>
      <vt:variant>
        <vt:lpwstr/>
      </vt:variant>
      <vt:variant>
        <vt:lpwstr>_Toc512277034</vt:lpwstr>
      </vt:variant>
      <vt:variant>
        <vt:i4>1048624</vt:i4>
      </vt:variant>
      <vt:variant>
        <vt:i4>863</vt:i4>
      </vt:variant>
      <vt:variant>
        <vt:i4>0</vt:i4>
      </vt:variant>
      <vt:variant>
        <vt:i4>5</vt:i4>
      </vt:variant>
      <vt:variant>
        <vt:lpwstr/>
      </vt:variant>
      <vt:variant>
        <vt:lpwstr>_Toc512277033</vt:lpwstr>
      </vt:variant>
      <vt:variant>
        <vt:i4>1048624</vt:i4>
      </vt:variant>
      <vt:variant>
        <vt:i4>857</vt:i4>
      </vt:variant>
      <vt:variant>
        <vt:i4>0</vt:i4>
      </vt:variant>
      <vt:variant>
        <vt:i4>5</vt:i4>
      </vt:variant>
      <vt:variant>
        <vt:lpwstr/>
      </vt:variant>
      <vt:variant>
        <vt:lpwstr>_Toc512277032</vt:lpwstr>
      </vt:variant>
      <vt:variant>
        <vt:i4>1048624</vt:i4>
      </vt:variant>
      <vt:variant>
        <vt:i4>851</vt:i4>
      </vt:variant>
      <vt:variant>
        <vt:i4>0</vt:i4>
      </vt:variant>
      <vt:variant>
        <vt:i4>5</vt:i4>
      </vt:variant>
      <vt:variant>
        <vt:lpwstr/>
      </vt:variant>
      <vt:variant>
        <vt:lpwstr>_Toc512277031</vt:lpwstr>
      </vt:variant>
      <vt:variant>
        <vt:i4>1048624</vt:i4>
      </vt:variant>
      <vt:variant>
        <vt:i4>845</vt:i4>
      </vt:variant>
      <vt:variant>
        <vt:i4>0</vt:i4>
      </vt:variant>
      <vt:variant>
        <vt:i4>5</vt:i4>
      </vt:variant>
      <vt:variant>
        <vt:lpwstr/>
      </vt:variant>
      <vt:variant>
        <vt:lpwstr>_Toc512277030</vt:lpwstr>
      </vt:variant>
      <vt:variant>
        <vt:i4>1114160</vt:i4>
      </vt:variant>
      <vt:variant>
        <vt:i4>839</vt:i4>
      </vt:variant>
      <vt:variant>
        <vt:i4>0</vt:i4>
      </vt:variant>
      <vt:variant>
        <vt:i4>5</vt:i4>
      </vt:variant>
      <vt:variant>
        <vt:lpwstr/>
      </vt:variant>
      <vt:variant>
        <vt:lpwstr>_Toc512277029</vt:lpwstr>
      </vt:variant>
      <vt:variant>
        <vt:i4>1114160</vt:i4>
      </vt:variant>
      <vt:variant>
        <vt:i4>833</vt:i4>
      </vt:variant>
      <vt:variant>
        <vt:i4>0</vt:i4>
      </vt:variant>
      <vt:variant>
        <vt:i4>5</vt:i4>
      </vt:variant>
      <vt:variant>
        <vt:lpwstr/>
      </vt:variant>
      <vt:variant>
        <vt:lpwstr>_Toc512277028</vt:lpwstr>
      </vt:variant>
      <vt:variant>
        <vt:i4>1114160</vt:i4>
      </vt:variant>
      <vt:variant>
        <vt:i4>824</vt:i4>
      </vt:variant>
      <vt:variant>
        <vt:i4>0</vt:i4>
      </vt:variant>
      <vt:variant>
        <vt:i4>5</vt:i4>
      </vt:variant>
      <vt:variant>
        <vt:lpwstr/>
      </vt:variant>
      <vt:variant>
        <vt:lpwstr>_Toc512277027</vt:lpwstr>
      </vt:variant>
      <vt:variant>
        <vt:i4>1114160</vt:i4>
      </vt:variant>
      <vt:variant>
        <vt:i4>818</vt:i4>
      </vt:variant>
      <vt:variant>
        <vt:i4>0</vt:i4>
      </vt:variant>
      <vt:variant>
        <vt:i4>5</vt:i4>
      </vt:variant>
      <vt:variant>
        <vt:lpwstr/>
      </vt:variant>
      <vt:variant>
        <vt:lpwstr>_Toc512277026</vt:lpwstr>
      </vt:variant>
      <vt:variant>
        <vt:i4>1114160</vt:i4>
      </vt:variant>
      <vt:variant>
        <vt:i4>812</vt:i4>
      </vt:variant>
      <vt:variant>
        <vt:i4>0</vt:i4>
      </vt:variant>
      <vt:variant>
        <vt:i4>5</vt:i4>
      </vt:variant>
      <vt:variant>
        <vt:lpwstr/>
      </vt:variant>
      <vt:variant>
        <vt:lpwstr>_Toc512277025</vt:lpwstr>
      </vt:variant>
      <vt:variant>
        <vt:i4>1114160</vt:i4>
      </vt:variant>
      <vt:variant>
        <vt:i4>806</vt:i4>
      </vt:variant>
      <vt:variant>
        <vt:i4>0</vt:i4>
      </vt:variant>
      <vt:variant>
        <vt:i4>5</vt:i4>
      </vt:variant>
      <vt:variant>
        <vt:lpwstr/>
      </vt:variant>
      <vt:variant>
        <vt:lpwstr>_Toc512277024</vt:lpwstr>
      </vt:variant>
      <vt:variant>
        <vt:i4>1114160</vt:i4>
      </vt:variant>
      <vt:variant>
        <vt:i4>800</vt:i4>
      </vt:variant>
      <vt:variant>
        <vt:i4>0</vt:i4>
      </vt:variant>
      <vt:variant>
        <vt:i4>5</vt:i4>
      </vt:variant>
      <vt:variant>
        <vt:lpwstr/>
      </vt:variant>
      <vt:variant>
        <vt:lpwstr>_Toc512277023</vt:lpwstr>
      </vt:variant>
      <vt:variant>
        <vt:i4>1114160</vt:i4>
      </vt:variant>
      <vt:variant>
        <vt:i4>794</vt:i4>
      </vt:variant>
      <vt:variant>
        <vt:i4>0</vt:i4>
      </vt:variant>
      <vt:variant>
        <vt:i4>5</vt:i4>
      </vt:variant>
      <vt:variant>
        <vt:lpwstr/>
      </vt:variant>
      <vt:variant>
        <vt:lpwstr>_Toc512277022</vt:lpwstr>
      </vt:variant>
      <vt:variant>
        <vt:i4>1114160</vt:i4>
      </vt:variant>
      <vt:variant>
        <vt:i4>788</vt:i4>
      </vt:variant>
      <vt:variant>
        <vt:i4>0</vt:i4>
      </vt:variant>
      <vt:variant>
        <vt:i4>5</vt:i4>
      </vt:variant>
      <vt:variant>
        <vt:lpwstr/>
      </vt:variant>
      <vt:variant>
        <vt:lpwstr>_Toc512277021</vt:lpwstr>
      </vt:variant>
      <vt:variant>
        <vt:i4>1114160</vt:i4>
      </vt:variant>
      <vt:variant>
        <vt:i4>782</vt:i4>
      </vt:variant>
      <vt:variant>
        <vt:i4>0</vt:i4>
      </vt:variant>
      <vt:variant>
        <vt:i4>5</vt:i4>
      </vt:variant>
      <vt:variant>
        <vt:lpwstr/>
      </vt:variant>
      <vt:variant>
        <vt:lpwstr>_Toc512277020</vt:lpwstr>
      </vt:variant>
      <vt:variant>
        <vt:i4>1179696</vt:i4>
      </vt:variant>
      <vt:variant>
        <vt:i4>776</vt:i4>
      </vt:variant>
      <vt:variant>
        <vt:i4>0</vt:i4>
      </vt:variant>
      <vt:variant>
        <vt:i4>5</vt:i4>
      </vt:variant>
      <vt:variant>
        <vt:lpwstr/>
      </vt:variant>
      <vt:variant>
        <vt:lpwstr>_Toc512277019</vt:lpwstr>
      </vt:variant>
      <vt:variant>
        <vt:i4>1179696</vt:i4>
      </vt:variant>
      <vt:variant>
        <vt:i4>770</vt:i4>
      </vt:variant>
      <vt:variant>
        <vt:i4>0</vt:i4>
      </vt:variant>
      <vt:variant>
        <vt:i4>5</vt:i4>
      </vt:variant>
      <vt:variant>
        <vt:lpwstr/>
      </vt:variant>
      <vt:variant>
        <vt:lpwstr>_Toc512277018</vt:lpwstr>
      </vt:variant>
      <vt:variant>
        <vt:i4>1179696</vt:i4>
      </vt:variant>
      <vt:variant>
        <vt:i4>764</vt:i4>
      </vt:variant>
      <vt:variant>
        <vt:i4>0</vt:i4>
      </vt:variant>
      <vt:variant>
        <vt:i4>5</vt:i4>
      </vt:variant>
      <vt:variant>
        <vt:lpwstr/>
      </vt:variant>
      <vt:variant>
        <vt:lpwstr>_Toc512277017</vt:lpwstr>
      </vt:variant>
      <vt:variant>
        <vt:i4>1179696</vt:i4>
      </vt:variant>
      <vt:variant>
        <vt:i4>758</vt:i4>
      </vt:variant>
      <vt:variant>
        <vt:i4>0</vt:i4>
      </vt:variant>
      <vt:variant>
        <vt:i4>5</vt:i4>
      </vt:variant>
      <vt:variant>
        <vt:lpwstr/>
      </vt:variant>
      <vt:variant>
        <vt:lpwstr>_Toc512277016</vt:lpwstr>
      </vt:variant>
      <vt:variant>
        <vt:i4>1179696</vt:i4>
      </vt:variant>
      <vt:variant>
        <vt:i4>752</vt:i4>
      </vt:variant>
      <vt:variant>
        <vt:i4>0</vt:i4>
      </vt:variant>
      <vt:variant>
        <vt:i4>5</vt:i4>
      </vt:variant>
      <vt:variant>
        <vt:lpwstr/>
      </vt:variant>
      <vt:variant>
        <vt:lpwstr>_Toc512277015</vt:lpwstr>
      </vt:variant>
      <vt:variant>
        <vt:i4>1179696</vt:i4>
      </vt:variant>
      <vt:variant>
        <vt:i4>746</vt:i4>
      </vt:variant>
      <vt:variant>
        <vt:i4>0</vt:i4>
      </vt:variant>
      <vt:variant>
        <vt:i4>5</vt:i4>
      </vt:variant>
      <vt:variant>
        <vt:lpwstr/>
      </vt:variant>
      <vt:variant>
        <vt:lpwstr>_Toc512277014</vt:lpwstr>
      </vt:variant>
      <vt:variant>
        <vt:i4>1179696</vt:i4>
      </vt:variant>
      <vt:variant>
        <vt:i4>740</vt:i4>
      </vt:variant>
      <vt:variant>
        <vt:i4>0</vt:i4>
      </vt:variant>
      <vt:variant>
        <vt:i4>5</vt:i4>
      </vt:variant>
      <vt:variant>
        <vt:lpwstr/>
      </vt:variant>
      <vt:variant>
        <vt:lpwstr>_Toc512277013</vt:lpwstr>
      </vt:variant>
      <vt:variant>
        <vt:i4>1179696</vt:i4>
      </vt:variant>
      <vt:variant>
        <vt:i4>734</vt:i4>
      </vt:variant>
      <vt:variant>
        <vt:i4>0</vt:i4>
      </vt:variant>
      <vt:variant>
        <vt:i4>5</vt:i4>
      </vt:variant>
      <vt:variant>
        <vt:lpwstr/>
      </vt:variant>
      <vt:variant>
        <vt:lpwstr>_Toc512277012</vt:lpwstr>
      </vt:variant>
      <vt:variant>
        <vt:i4>1179696</vt:i4>
      </vt:variant>
      <vt:variant>
        <vt:i4>728</vt:i4>
      </vt:variant>
      <vt:variant>
        <vt:i4>0</vt:i4>
      </vt:variant>
      <vt:variant>
        <vt:i4>5</vt:i4>
      </vt:variant>
      <vt:variant>
        <vt:lpwstr/>
      </vt:variant>
      <vt:variant>
        <vt:lpwstr>_Toc512277011</vt:lpwstr>
      </vt:variant>
      <vt:variant>
        <vt:i4>1179696</vt:i4>
      </vt:variant>
      <vt:variant>
        <vt:i4>722</vt:i4>
      </vt:variant>
      <vt:variant>
        <vt:i4>0</vt:i4>
      </vt:variant>
      <vt:variant>
        <vt:i4>5</vt:i4>
      </vt:variant>
      <vt:variant>
        <vt:lpwstr/>
      </vt:variant>
      <vt:variant>
        <vt:lpwstr>_Toc512277010</vt:lpwstr>
      </vt:variant>
      <vt:variant>
        <vt:i4>1245232</vt:i4>
      </vt:variant>
      <vt:variant>
        <vt:i4>716</vt:i4>
      </vt:variant>
      <vt:variant>
        <vt:i4>0</vt:i4>
      </vt:variant>
      <vt:variant>
        <vt:i4>5</vt:i4>
      </vt:variant>
      <vt:variant>
        <vt:lpwstr/>
      </vt:variant>
      <vt:variant>
        <vt:lpwstr>_Toc512277009</vt:lpwstr>
      </vt:variant>
      <vt:variant>
        <vt:i4>1245232</vt:i4>
      </vt:variant>
      <vt:variant>
        <vt:i4>710</vt:i4>
      </vt:variant>
      <vt:variant>
        <vt:i4>0</vt:i4>
      </vt:variant>
      <vt:variant>
        <vt:i4>5</vt:i4>
      </vt:variant>
      <vt:variant>
        <vt:lpwstr/>
      </vt:variant>
      <vt:variant>
        <vt:lpwstr>_Toc512277008</vt:lpwstr>
      </vt:variant>
      <vt:variant>
        <vt:i4>1245232</vt:i4>
      </vt:variant>
      <vt:variant>
        <vt:i4>704</vt:i4>
      </vt:variant>
      <vt:variant>
        <vt:i4>0</vt:i4>
      </vt:variant>
      <vt:variant>
        <vt:i4>5</vt:i4>
      </vt:variant>
      <vt:variant>
        <vt:lpwstr/>
      </vt:variant>
      <vt:variant>
        <vt:lpwstr>_Toc512277007</vt:lpwstr>
      </vt:variant>
      <vt:variant>
        <vt:i4>1245232</vt:i4>
      </vt:variant>
      <vt:variant>
        <vt:i4>698</vt:i4>
      </vt:variant>
      <vt:variant>
        <vt:i4>0</vt:i4>
      </vt:variant>
      <vt:variant>
        <vt:i4>5</vt:i4>
      </vt:variant>
      <vt:variant>
        <vt:lpwstr/>
      </vt:variant>
      <vt:variant>
        <vt:lpwstr>_Toc512277006</vt:lpwstr>
      </vt:variant>
      <vt:variant>
        <vt:i4>1245232</vt:i4>
      </vt:variant>
      <vt:variant>
        <vt:i4>692</vt:i4>
      </vt:variant>
      <vt:variant>
        <vt:i4>0</vt:i4>
      </vt:variant>
      <vt:variant>
        <vt:i4>5</vt:i4>
      </vt:variant>
      <vt:variant>
        <vt:lpwstr/>
      </vt:variant>
      <vt:variant>
        <vt:lpwstr>_Toc512277005</vt:lpwstr>
      </vt:variant>
      <vt:variant>
        <vt:i4>1245232</vt:i4>
      </vt:variant>
      <vt:variant>
        <vt:i4>686</vt:i4>
      </vt:variant>
      <vt:variant>
        <vt:i4>0</vt:i4>
      </vt:variant>
      <vt:variant>
        <vt:i4>5</vt:i4>
      </vt:variant>
      <vt:variant>
        <vt:lpwstr/>
      </vt:variant>
      <vt:variant>
        <vt:lpwstr>_Toc512277004</vt:lpwstr>
      </vt:variant>
      <vt:variant>
        <vt:i4>1245232</vt:i4>
      </vt:variant>
      <vt:variant>
        <vt:i4>680</vt:i4>
      </vt:variant>
      <vt:variant>
        <vt:i4>0</vt:i4>
      </vt:variant>
      <vt:variant>
        <vt:i4>5</vt:i4>
      </vt:variant>
      <vt:variant>
        <vt:lpwstr/>
      </vt:variant>
      <vt:variant>
        <vt:lpwstr>_Toc512277003</vt:lpwstr>
      </vt:variant>
      <vt:variant>
        <vt:i4>1245232</vt:i4>
      </vt:variant>
      <vt:variant>
        <vt:i4>674</vt:i4>
      </vt:variant>
      <vt:variant>
        <vt:i4>0</vt:i4>
      </vt:variant>
      <vt:variant>
        <vt:i4>5</vt:i4>
      </vt:variant>
      <vt:variant>
        <vt:lpwstr/>
      </vt:variant>
      <vt:variant>
        <vt:lpwstr>_Toc512277002</vt:lpwstr>
      </vt:variant>
      <vt:variant>
        <vt:i4>1245232</vt:i4>
      </vt:variant>
      <vt:variant>
        <vt:i4>668</vt:i4>
      </vt:variant>
      <vt:variant>
        <vt:i4>0</vt:i4>
      </vt:variant>
      <vt:variant>
        <vt:i4>5</vt:i4>
      </vt:variant>
      <vt:variant>
        <vt:lpwstr/>
      </vt:variant>
      <vt:variant>
        <vt:lpwstr>_Toc512277001</vt:lpwstr>
      </vt:variant>
      <vt:variant>
        <vt:i4>1245232</vt:i4>
      </vt:variant>
      <vt:variant>
        <vt:i4>659</vt:i4>
      </vt:variant>
      <vt:variant>
        <vt:i4>0</vt:i4>
      </vt:variant>
      <vt:variant>
        <vt:i4>5</vt:i4>
      </vt:variant>
      <vt:variant>
        <vt:lpwstr/>
      </vt:variant>
      <vt:variant>
        <vt:lpwstr>_Toc512277000</vt:lpwstr>
      </vt:variant>
      <vt:variant>
        <vt:i4>1769529</vt:i4>
      </vt:variant>
      <vt:variant>
        <vt:i4>653</vt:i4>
      </vt:variant>
      <vt:variant>
        <vt:i4>0</vt:i4>
      </vt:variant>
      <vt:variant>
        <vt:i4>5</vt:i4>
      </vt:variant>
      <vt:variant>
        <vt:lpwstr/>
      </vt:variant>
      <vt:variant>
        <vt:lpwstr>_Toc512276999</vt:lpwstr>
      </vt:variant>
      <vt:variant>
        <vt:i4>1769529</vt:i4>
      </vt:variant>
      <vt:variant>
        <vt:i4>647</vt:i4>
      </vt:variant>
      <vt:variant>
        <vt:i4>0</vt:i4>
      </vt:variant>
      <vt:variant>
        <vt:i4>5</vt:i4>
      </vt:variant>
      <vt:variant>
        <vt:lpwstr/>
      </vt:variant>
      <vt:variant>
        <vt:lpwstr>_Toc512276998</vt:lpwstr>
      </vt:variant>
      <vt:variant>
        <vt:i4>1769529</vt:i4>
      </vt:variant>
      <vt:variant>
        <vt:i4>641</vt:i4>
      </vt:variant>
      <vt:variant>
        <vt:i4>0</vt:i4>
      </vt:variant>
      <vt:variant>
        <vt:i4>5</vt:i4>
      </vt:variant>
      <vt:variant>
        <vt:lpwstr/>
      </vt:variant>
      <vt:variant>
        <vt:lpwstr>_Toc512276997</vt:lpwstr>
      </vt:variant>
      <vt:variant>
        <vt:i4>1769529</vt:i4>
      </vt:variant>
      <vt:variant>
        <vt:i4>635</vt:i4>
      </vt:variant>
      <vt:variant>
        <vt:i4>0</vt:i4>
      </vt:variant>
      <vt:variant>
        <vt:i4>5</vt:i4>
      </vt:variant>
      <vt:variant>
        <vt:lpwstr/>
      </vt:variant>
      <vt:variant>
        <vt:lpwstr>_Toc512276996</vt:lpwstr>
      </vt:variant>
      <vt:variant>
        <vt:i4>1769529</vt:i4>
      </vt:variant>
      <vt:variant>
        <vt:i4>629</vt:i4>
      </vt:variant>
      <vt:variant>
        <vt:i4>0</vt:i4>
      </vt:variant>
      <vt:variant>
        <vt:i4>5</vt:i4>
      </vt:variant>
      <vt:variant>
        <vt:lpwstr/>
      </vt:variant>
      <vt:variant>
        <vt:lpwstr>_Toc512276995</vt:lpwstr>
      </vt:variant>
      <vt:variant>
        <vt:i4>1769529</vt:i4>
      </vt:variant>
      <vt:variant>
        <vt:i4>623</vt:i4>
      </vt:variant>
      <vt:variant>
        <vt:i4>0</vt:i4>
      </vt:variant>
      <vt:variant>
        <vt:i4>5</vt:i4>
      </vt:variant>
      <vt:variant>
        <vt:lpwstr/>
      </vt:variant>
      <vt:variant>
        <vt:lpwstr>_Toc512276994</vt:lpwstr>
      </vt:variant>
      <vt:variant>
        <vt:i4>1769529</vt:i4>
      </vt:variant>
      <vt:variant>
        <vt:i4>617</vt:i4>
      </vt:variant>
      <vt:variant>
        <vt:i4>0</vt:i4>
      </vt:variant>
      <vt:variant>
        <vt:i4>5</vt:i4>
      </vt:variant>
      <vt:variant>
        <vt:lpwstr/>
      </vt:variant>
      <vt:variant>
        <vt:lpwstr>_Toc512276993</vt:lpwstr>
      </vt:variant>
      <vt:variant>
        <vt:i4>1769529</vt:i4>
      </vt:variant>
      <vt:variant>
        <vt:i4>611</vt:i4>
      </vt:variant>
      <vt:variant>
        <vt:i4>0</vt:i4>
      </vt:variant>
      <vt:variant>
        <vt:i4>5</vt:i4>
      </vt:variant>
      <vt:variant>
        <vt:lpwstr/>
      </vt:variant>
      <vt:variant>
        <vt:lpwstr>_Toc512276992</vt:lpwstr>
      </vt:variant>
      <vt:variant>
        <vt:i4>1769529</vt:i4>
      </vt:variant>
      <vt:variant>
        <vt:i4>605</vt:i4>
      </vt:variant>
      <vt:variant>
        <vt:i4>0</vt:i4>
      </vt:variant>
      <vt:variant>
        <vt:i4>5</vt:i4>
      </vt:variant>
      <vt:variant>
        <vt:lpwstr/>
      </vt:variant>
      <vt:variant>
        <vt:lpwstr>_Toc512276991</vt:lpwstr>
      </vt:variant>
      <vt:variant>
        <vt:i4>1769529</vt:i4>
      </vt:variant>
      <vt:variant>
        <vt:i4>599</vt:i4>
      </vt:variant>
      <vt:variant>
        <vt:i4>0</vt:i4>
      </vt:variant>
      <vt:variant>
        <vt:i4>5</vt:i4>
      </vt:variant>
      <vt:variant>
        <vt:lpwstr/>
      </vt:variant>
      <vt:variant>
        <vt:lpwstr>_Toc512276990</vt:lpwstr>
      </vt:variant>
      <vt:variant>
        <vt:i4>1703993</vt:i4>
      </vt:variant>
      <vt:variant>
        <vt:i4>593</vt:i4>
      </vt:variant>
      <vt:variant>
        <vt:i4>0</vt:i4>
      </vt:variant>
      <vt:variant>
        <vt:i4>5</vt:i4>
      </vt:variant>
      <vt:variant>
        <vt:lpwstr/>
      </vt:variant>
      <vt:variant>
        <vt:lpwstr>_Toc512276989</vt:lpwstr>
      </vt:variant>
      <vt:variant>
        <vt:i4>1703993</vt:i4>
      </vt:variant>
      <vt:variant>
        <vt:i4>587</vt:i4>
      </vt:variant>
      <vt:variant>
        <vt:i4>0</vt:i4>
      </vt:variant>
      <vt:variant>
        <vt:i4>5</vt:i4>
      </vt:variant>
      <vt:variant>
        <vt:lpwstr/>
      </vt:variant>
      <vt:variant>
        <vt:lpwstr>_Toc512276988</vt:lpwstr>
      </vt:variant>
      <vt:variant>
        <vt:i4>1703993</vt:i4>
      </vt:variant>
      <vt:variant>
        <vt:i4>581</vt:i4>
      </vt:variant>
      <vt:variant>
        <vt:i4>0</vt:i4>
      </vt:variant>
      <vt:variant>
        <vt:i4>5</vt:i4>
      </vt:variant>
      <vt:variant>
        <vt:lpwstr/>
      </vt:variant>
      <vt:variant>
        <vt:lpwstr>_Toc512276987</vt:lpwstr>
      </vt:variant>
      <vt:variant>
        <vt:i4>1703993</vt:i4>
      </vt:variant>
      <vt:variant>
        <vt:i4>575</vt:i4>
      </vt:variant>
      <vt:variant>
        <vt:i4>0</vt:i4>
      </vt:variant>
      <vt:variant>
        <vt:i4>5</vt:i4>
      </vt:variant>
      <vt:variant>
        <vt:lpwstr/>
      </vt:variant>
      <vt:variant>
        <vt:lpwstr>_Toc512276986</vt:lpwstr>
      </vt:variant>
      <vt:variant>
        <vt:i4>1703993</vt:i4>
      </vt:variant>
      <vt:variant>
        <vt:i4>569</vt:i4>
      </vt:variant>
      <vt:variant>
        <vt:i4>0</vt:i4>
      </vt:variant>
      <vt:variant>
        <vt:i4>5</vt:i4>
      </vt:variant>
      <vt:variant>
        <vt:lpwstr/>
      </vt:variant>
      <vt:variant>
        <vt:lpwstr>_Toc512276985</vt:lpwstr>
      </vt:variant>
      <vt:variant>
        <vt:i4>1703993</vt:i4>
      </vt:variant>
      <vt:variant>
        <vt:i4>563</vt:i4>
      </vt:variant>
      <vt:variant>
        <vt:i4>0</vt:i4>
      </vt:variant>
      <vt:variant>
        <vt:i4>5</vt:i4>
      </vt:variant>
      <vt:variant>
        <vt:lpwstr/>
      </vt:variant>
      <vt:variant>
        <vt:lpwstr>_Toc512276984</vt:lpwstr>
      </vt:variant>
      <vt:variant>
        <vt:i4>1703993</vt:i4>
      </vt:variant>
      <vt:variant>
        <vt:i4>557</vt:i4>
      </vt:variant>
      <vt:variant>
        <vt:i4>0</vt:i4>
      </vt:variant>
      <vt:variant>
        <vt:i4>5</vt:i4>
      </vt:variant>
      <vt:variant>
        <vt:lpwstr/>
      </vt:variant>
      <vt:variant>
        <vt:lpwstr>_Toc512276983</vt:lpwstr>
      </vt:variant>
      <vt:variant>
        <vt:i4>1703993</vt:i4>
      </vt:variant>
      <vt:variant>
        <vt:i4>551</vt:i4>
      </vt:variant>
      <vt:variant>
        <vt:i4>0</vt:i4>
      </vt:variant>
      <vt:variant>
        <vt:i4>5</vt:i4>
      </vt:variant>
      <vt:variant>
        <vt:lpwstr/>
      </vt:variant>
      <vt:variant>
        <vt:lpwstr>_Toc512276982</vt:lpwstr>
      </vt:variant>
      <vt:variant>
        <vt:i4>1703993</vt:i4>
      </vt:variant>
      <vt:variant>
        <vt:i4>545</vt:i4>
      </vt:variant>
      <vt:variant>
        <vt:i4>0</vt:i4>
      </vt:variant>
      <vt:variant>
        <vt:i4>5</vt:i4>
      </vt:variant>
      <vt:variant>
        <vt:lpwstr/>
      </vt:variant>
      <vt:variant>
        <vt:lpwstr>_Toc512276981</vt:lpwstr>
      </vt:variant>
      <vt:variant>
        <vt:i4>1703993</vt:i4>
      </vt:variant>
      <vt:variant>
        <vt:i4>539</vt:i4>
      </vt:variant>
      <vt:variant>
        <vt:i4>0</vt:i4>
      </vt:variant>
      <vt:variant>
        <vt:i4>5</vt:i4>
      </vt:variant>
      <vt:variant>
        <vt:lpwstr/>
      </vt:variant>
      <vt:variant>
        <vt:lpwstr>_Toc512276980</vt:lpwstr>
      </vt:variant>
      <vt:variant>
        <vt:i4>1376313</vt:i4>
      </vt:variant>
      <vt:variant>
        <vt:i4>533</vt:i4>
      </vt:variant>
      <vt:variant>
        <vt:i4>0</vt:i4>
      </vt:variant>
      <vt:variant>
        <vt:i4>5</vt:i4>
      </vt:variant>
      <vt:variant>
        <vt:lpwstr/>
      </vt:variant>
      <vt:variant>
        <vt:lpwstr>_Toc512276979</vt:lpwstr>
      </vt:variant>
      <vt:variant>
        <vt:i4>1376313</vt:i4>
      </vt:variant>
      <vt:variant>
        <vt:i4>527</vt:i4>
      </vt:variant>
      <vt:variant>
        <vt:i4>0</vt:i4>
      </vt:variant>
      <vt:variant>
        <vt:i4>5</vt:i4>
      </vt:variant>
      <vt:variant>
        <vt:lpwstr/>
      </vt:variant>
      <vt:variant>
        <vt:lpwstr>_Toc512276978</vt:lpwstr>
      </vt:variant>
      <vt:variant>
        <vt:i4>1376313</vt:i4>
      </vt:variant>
      <vt:variant>
        <vt:i4>521</vt:i4>
      </vt:variant>
      <vt:variant>
        <vt:i4>0</vt:i4>
      </vt:variant>
      <vt:variant>
        <vt:i4>5</vt:i4>
      </vt:variant>
      <vt:variant>
        <vt:lpwstr/>
      </vt:variant>
      <vt:variant>
        <vt:lpwstr>_Toc512276977</vt:lpwstr>
      </vt:variant>
      <vt:variant>
        <vt:i4>1376313</vt:i4>
      </vt:variant>
      <vt:variant>
        <vt:i4>515</vt:i4>
      </vt:variant>
      <vt:variant>
        <vt:i4>0</vt:i4>
      </vt:variant>
      <vt:variant>
        <vt:i4>5</vt:i4>
      </vt:variant>
      <vt:variant>
        <vt:lpwstr/>
      </vt:variant>
      <vt:variant>
        <vt:lpwstr>_Toc512276976</vt:lpwstr>
      </vt:variant>
      <vt:variant>
        <vt:i4>1376313</vt:i4>
      </vt:variant>
      <vt:variant>
        <vt:i4>509</vt:i4>
      </vt:variant>
      <vt:variant>
        <vt:i4>0</vt:i4>
      </vt:variant>
      <vt:variant>
        <vt:i4>5</vt:i4>
      </vt:variant>
      <vt:variant>
        <vt:lpwstr/>
      </vt:variant>
      <vt:variant>
        <vt:lpwstr>_Toc512276975</vt:lpwstr>
      </vt:variant>
      <vt:variant>
        <vt:i4>1376313</vt:i4>
      </vt:variant>
      <vt:variant>
        <vt:i4>503</vt:i4>
      </vt:variant>
      <vt:variant>
        <vt:i4>0</vt:i4>
      </vt:variant>
      <vt:variant>
        <vt:i4>5</vt:i4>
      </vt:variant>
      <vt:variant>
        <vt:lpwstr/>
      </vt:variant>
      <vt:variant>
        <vt:lpwstr>_Toc512276974</vt:lpwstr>
      </vt:variant>
      <vt:variant>
        <vt:i4>1376313</vt:i4>
      </vt:variant>
      <vt:variant>
        <vt:i4>497</vt:i4>
      </vt:variant>
      <vt:variant>
        <vt:i4>0</vt:i4>
      </vt:variant>
      <vt:variant>
        <vt:i4>5</vt:i4>
      </vt:variant>
      <vt:variant>
        <vt:lpwstr/>
      </vt:variant>
      <vt:variant>
        <vt:lpwstr>_Toc512276973</vt:lpwstr>
      </vt:variant>
      <vt:variant>
        <vt:i4>1376313</vt:i4>
      </vt:variant>
      <vt:variant>
        <vt:i4>491</vt:i4>
      </vt:variant>
      <vt:variant>
        <vt:i4>0</vt:i4>
      </vt:variant>
      <vt:variant>
        <vt:i4>5</vt:i4>
      </vt:variant>
      <vt:variant>
        <vt:lpwstr/>
      </vt:variant>
      <vt:variant>
        <vt:lpwstr>_Toc512276972</vt:lpwstr>
      </vt:variant>
      <vt:variant>
        <vt:i4>1376313</vt:i4>
      </vt:variant>
      <vt:variant>
        <vt:i4>485</vt:i4>
      </vt:variant>
      <vt:variant>
        <vt:i4>0</vt:i4>
      </vt:variant>
      <vt:variant>
        <vt:i4>5</vt:i4>
      </vt:variant>
      <vt:variant>
        <vt:lpwstr/>
      </vt:variant>
      <vt:variant>
        <vt:lpwstr>_Toc512276971</vt:lpwstr>
      </vt:variant>
      <vt:variant>
        <vt:i4>1376313</vt:i4>
      </vt:variant>
      <vt:variant>
        <vt:i4>479</vt:i4>
      </vt:variant>
      <vt:variant>
        <vt:i4>0</vt:i4>
      </vt:variant>
      <vt:variant>
        <vt:i4>5</vt:i4>
      </vt:variant>
      <vt:variant>
        <vt:lpwstr/>
      </vt:variant>
      <vt:variant>
        <vt:lpwstr>_Toc512276970</vt:lpwstr>
      </vt:variant>
      <vt:variant>
        <vt:i4>1310777</vt:i4>
      </vt:variant>
      <vt:variant>
        <vt:i4>473</vt:i4>
      </vt:variant>
      <vt:variant>
        <vt:i4>0</vt:i4>
      </vt:variant>
      <vt:variant>
        <vt:i4>5</vt:i4>
      </vt:variant>
      <vt:variant>
        <vt:lpwstr/>
      </vt:variant>
      <vt:variant>
        <vt:lpwstr>_Toc512276969</vt:lpwstr>
      </vt:variant>
      <vt:variant>
        <vt:i4>1310777</vt:i4>
      </vt:variant>
      <vt:variant>
        <vt:i4>467</vt:i4>
      </vt:variant>
      <vt:variant>
        <vt:i4>0</vt:i4>
      </vt:variant>
      <vt:variant>
        <vt:i4>5</vt:i4>
      </vt:variant>
      <vt:variant>
        <vt:lpwstr/>
      </vt:variant>
      <vt:variant>
        <vt:lpwstr>_Toc512276968</vt:lpwstr>
      </vt:variant>
      <vt:variant>
        <vt:i4>1310777</vt:i4>
      </vt:variant>
      <vt:variant>
        <vt:i4>461</vt:i4>
      </vt:variant>
      <vt:variant>
        <vt:i4>0</vt:i4>
      </vt:variant>
      <vt:variant>
        <vt:i4>5</vt:i4>
      </vt:variant>
      <vt:variant>
        <vt:lpwstr/>
      </vt:variant>
      <vt:variant>
        <vt:lpwstr>_Toc512276967</vt:lpwstr>
      </vt:variant>
      <vt:variant>
        <vt:i4>1310771</vt:i4>
      </vt:variant>
      <vt:variant>
        <vt:i4>452</vt:i4>
      </vt:variant>
      <vt:variant>
        <vt:i4>0</vt:i4>
      </vt:variant>
      <vt:variant>
        <vt:i4>5</vt:i4>
      </vt:variant>
      <vt:variant>
        <vt:lpwstr/>
      </vt:variant>
      <vt:variant>
        <vt:lpwstr>_Toc512279396</vt:lpwstr>
      </vt:variant>
      <vt:variant>
        <vt:i4>1310771</vt:i4>
      </vt:variant>
      <vt:variant>
        <vt:i4>446</vt:i4>
      </vt:variant>
      <vt:variant>
        <vt:i4>0</vt:i4>
      </vt:variant>
      <vt:variant>
        <vt:i4>5</vt:i4>
      </vt:variant>
      <vt:variant>
        <vt:lpwstr/>
      </vt:variant>
      <vt:variant>
        <vt:lpwstr>_Toc512279395</vt:lpwstr>
      </vt:variant>
      <vt:variant>
        <vt:i4>1310771</vt:i4>
      </vt:variant>
      <vt:variant>
        <vt:i4>440</vt:i4>
      </vt:variant>
      <vt:variant>
        <vt:i4>0</vt:i4>
      </vt:variant>
      <vt:variant>
        <vt:i4>5</vt:i4>
      </vt:variant>
      <vt:variant>
        <vt:lpwstr/>
      </vt:variant>
      <vt:variant>
        <vt:lpwstr>_Toc512279394</vt:lpwstr>
      </vt:variant>
      <vt:variant>
        <vt:i4>1310771</vt:i4>
      </vt:variant>
      <vt:variant>
        <vt:i4>434</vt:i4>
      </vt:variant>
      <vt:variant>
        <vt:i4>0</vt:i4>
      </vt:variant>
      <vt:variant>
        <vt:i4>5</vt:i4>
      </vt:variant>
      <vt:variant>
        <vt:lpwstr/>
      </vt:variant>
      <vt:variant>
        <vt:lpwstr>_Toc512279393</vt:lpwstr>
      </vt:variant>
      <vt:variant>
        <vt:i4>1310771</vt:i4>
      </vt:variant>
      <vt:variant>
        <vt:i4>428</vt:i4>
      </vt:variant>
      <vt:variant>
        <vt:i4>0</vt:i4>
      </vt:variant>
      <vt:variant>
        <vt:i4>5</vt:i4>
      </vt:variant>
      <vt:variant>
        <vt:lpwstr/>
      </vt:variant>
      <vt:variant>
        <vt:lpwstr>_Toc512279392</vt:lpwstr>
      </vt:variant>
      <vt:variant>
        <vt:i4>1310771</vt:i4>
      </vt:variant>
      <vt:variant>
        <vt:i4>422</vt:i4>
      </vt:variant>
      <vt:variant>
        <vt:i4>0</vt:i4>
      </vt:variant>
      <vt:variant>
        <vt:i4>5</vt:i4>
      </vt:variant>
      <vt:variant>
        <vt:lpwstr/>
      </vt:variant>
      <vt:variant>
        <vt:lpwstr>_Toc512279391</vt:lpwstr>
      </vt:variant>
      <vt:variant>
        <vt:i4>1310771</vt:i4>
      </vt:variant>
      <vt:variant>
        <vt:i4>416</vt:i4>
      </vt:variant>
      <vt:variant>
        <vt:i4>0</vt:i4>
      </vt:variant>
      <vt:variant>
        <vt:i4>5</vt:i4>
      </vt:variant>
      <vt:variant>
        <vt:lpwstr/>
      </vt:variant>
      <vt:variant>
        <vt:lpwstr>_Toc512279390</vt:lpwstr>
      </vt:variant>
      <vt:variant>
        <vt:i4>1376307</vt:i4>
      </vt:variant>
      <vt:variant>
        <vt:i4>410</vt:i4>
      </vt:variant>
      <vt:variant>
        <vt:i4>0</vt:i4>
      </vt:variant>
      <vt:variant>
        <vt:i4>5</vt:i4>
      </vt:variant>
      <vt:variant>
        <vt:lpwstr/>
      </vt:variant>
      <vt:variant>
        <vt:lpwstr>_Toc512279389</vt:lpwstr>
      </vt:variant>
      <vt:variant>
        <vt:i4>1376307</vt:i4>
      </vt:variant>
      <vt:variant>
        <vt:i4>404</vt:i4>
      </vt:variant>
      <vt:variant>
        <vt:i4>0</vt:i4>
      </vt:variant>
      <vt:variant>
        <vt:i4>5</vt:i4>
      </vt:variant>
      <vt:variant>
        <vt:lpwstr/>
      </vt:variant>
      <vt:variant>
        <vt:lpwstr>_Toc512279388</vt:lpwstr>
      </vt:variant>
      <vt:variant>
        <vt:i4>1376307</vt:i4>
      </vt:variant>
      <vt:variant>
        <vt:i4>398</vt:i4>
      </vt:variant>
      <vt:variant>
        <vt:i4>0</vt:i4>
      </vt:variant>
      <vt:variant>
        <vt:i4>5</vt:i4>
      </vt:variant>
      <vt:variant>
        <vt:lpwstr/>
      </vt:variant>
      <vt:variant>
        <vt:lpwstr>_Toc512279387</vt:lpwstr>
      </vt:variant>
      <vt:variant>
        <vt:i4>1376307</vt:i4>
      </vt:variant>
      <vt:variant>
        <vt:i4>392</vt:i4>
      </vt:variant>
      <vt:variant>
        <vt:i4>0</vt:i4>
      </vt:variant>
      <vt:variant>
        <vt:i4>5</vt:i4>
      </vt:variant>
      <vt:variant>
        <vt:lpwstr/>
      </vt:variant>
      <vt:variant>
        <vt:lpwstr>_Toc512279386</vt:lpwstr>
      </vt:variant>
      <vt:variant>
        <vt:i4>1376307</vt:i4>
      </vt:variant>
      <vt:variant>
        <vt:i4>386</vt:i4>
      </vt:variant>
      <vt:variant>
        <vt:i4>0</vt:i4>
      </vt:variant>
      <vt:variant>
        <vt:i4>5</vt:i4>
      </vt:variant>
      <vt:variant>
        <vt:lpwstr/>
      </vt:variant>
      <vt:variant>
        <vt:lpwstr>_Toc512279385</vt:lpwstr>
      </vt:variant>
      <vt:variant>
        <vt:i4>1376307</vt:i4>
      </vt:variant>
      <vt:variant>
        <vt:i4>380</vt:i4>
      </vt:variant>
      <vt:variant>
        <vt:i4>0</vt:i4>
      </vt:variant>
      <vt:variant>
        <vt:i4>5</vt:i4>
      </vt:variant>
      <vt:variant>
        <vt:lpwstr/>
      </vt:variant>
      <vt:variant>
        <vt:lpwstr>_Toc512279384</vt:lpwstr>
      </vt:variant>
      <vt:variant>
        <vt:i4>1376307</vt:i4>
      </vt:variant>
      <vt:variant>
        <vt:i4>374</vt:i4>
      </vt:variant>
      <vt:variant>
        <vt:i4>0</vt:i4>
      </vt:variant>
      <vt:variant>
        <vt:i4>5</vt:i4>
      </vt:variant>
      <vt:variant>
        <vt:lpwstr/>
      </vt:variant>
      <vt:variant>
        <vt:lpwstr>_Toc512279383</vt:lpwstr>
      </vt:variant>
      <vt:variant>
        <vt:i4>1376307</vt:i4>
      </vt:variant>
      <vt:variant>
        <vt:i4>368</vt:i4>
      </vt:variant>
      <vt:variant>
        <vt:i4>0</vt:i4>
      </vt:variant>
      <vt:variant>
        <vt:i4>5</vt:i4>
      </vt:variant>
      <vt:variant>
        <vt:lpwstr/>
      </vt:variant>
      <vt:variant>
        <vt:lpwstr>_Toc512279382</vt:lpwstr>
      </vt:variant>
      <vt:variant>
        <vt:i4>1376307</vt:i4>
      </vt:variant>
      <vt:variant>
        <vt:i4>362</vt:i4>
      </vt:variant>
      <vt:variant>
        <vt:i4>0</vt:i4>
      </vt:variant>
      <vt:variant>
        <vt:i4>5</vt:i4>
      </vt:variant>
      <vt:variant>
        <vt:lpwstr/>
      </vt:variant>
      <vt:variant>
        <vt:lpwstr>_Toc512279381</vt:lpwstr>
      </vt:variant>
      <vt:variant>
        <vt:i4>1376307</vt:i4>
      </vt:variant>
      <vt:variant>
        <vt:i4>356</vt:i4>
      </vt:variant>
      <vt:variant>
        <vt:i4>0</vt:i4>
      </vt:variant>
      <vt:variant>
        <vt:i4>5</vt:i4>
      </vt:variant>
      <vt:variant>
        <vt:lpwstr/>
      </vt:variant>
      <vt:variant>
        <vt:lpwstr>_Toc512279380</vt:lpwstr>
      </vt:variant>
      <vt:variant>
        <vt:i4>1703987</vt:i4>
      </vt:variant>
      <vt:variant>
        <vt:i4>350</vt:i4>
      </vt:variant>
      <vt:variant>
        <vt:i4>0</vt:i4>
      </vt:variant>
      <vt:variant>
        <vt:i4>5</vt:i4>
      </vt:variant>
      <vt:variant>
        <vt:lpwstr/>
      </vt:variant>
      <vt:variant>
        <vt:lpwstr>_Toc512279379</vt:lpwstr>
      </vt:variant>
      <vt:variant>
        <vt:i4>1703987</vt:i4>
      </vt:variant>
      <vt:variant>
        <vt:i4>344</vt:i4>
      </vt:variant>
      <vt:variant>
        <vt:i4>0</vt:i4>
      </vt:variant>
      <vt:variant>
        <vt:i4>5</vt:i4>
      </vt:variant>
      <vt:variant>
        <vt:lpwstr/>
      </vt:variant>
      <vt:variant>
        <vt:lpwstr>_Toc512279378</vt:lpwstr>
      </vt:variant>
      <vt:variant>
        <vt:i4>1703987</vt:i4>
      </vt:variant>
      <vt:variant>
        <vt:i4>338</vt:i4>
      </vt:variant>
      <vt:variant>
        <vt:i4>0</vt:i4>
      </vt:variant>
      <vt:variant>
        <vt:i4>5</vt:i4>
      </vt:variant>
      <vt:variant>
        <vt:lpwstr/>
      </vt:variant>
      <vt:variant>
        <vt:lpwstr>_Toc512279377</vt:lpwstr>
      </vt:variant>
      <vt:variant>
        <vt:i4>1703987</vt:i4>
      </vt:variant>
      <vt:variant>
        <vt:i4>332</vt:i4>
      </vt:variant>
      <vt:variant>
        <vt:i4>0</vt:i4>
      </vt:variant>
      <vt:variant>
        <vt:i4>5</vt:i4>
      </vt:variant>
      <vt:variant>
        <vt:lpwstr/>
      </vt:variant>
      <vt:variant>
        <vt:lpwstr>_Toc512279376</vt:lpwstr>
      </vt:variant>
      <vt:variant>
        <vt:i4>1703987</vt:i4>
      </vt:variant>
      <vt:variant>
        <vt:i4>326</vt:i4>
      </vt:variant>
      <vt:variant>
        <vt:i4>0</vt:i4>
      </vt:variant>
      <vt:variant>
        <vt:i4>5</vt:i4>
      </vt:variant>
      <vt:variant>
        <vt:lpwstr/>
      </vt:variant>
      <vt:variant>
        <vt:lpwstr>_Toc512279375</vt:lpwstr>
      </vt:variant>
      <vt:variant>
        <vt:i4>1703987</vt:i4>
      </vt:variant>
      <vt:variant>
        <vt:i4>320</vt:i4>
      </vt:variant>
      <vt:variant>
        <vt:i4>0</vt:i4>
      </vt:variant>
      <vt:variant>
        <vt:i4>5</vt:i4>
      </vt:variant>
      <vt:variant>
        <vt:lpwstr/>
      </vt:variant>
      <vt:variant>
        <vt:lpwstr>_Toc512279374</vt:lpwstr>
      </vt:variant>
      <vt:variant>
        <vt:i4>1703987</vt:i4>
      </vt:variant>
      <vt:variant>
        <vt:i4>314</vt:i4>
      </vt:variant>
      <vt:variant>
        <vt:i4>0</vt:i4>
      </vt:variant>
      <vt:variant>
        <vt:i4>5</vt:i4>
      </vt:variant>
      <vt:variant>
        <vt:lpwstr/>
      </vt:variant>
      <vt:variant>
        <vt:lpwstr>_Toc512279373</vt:lpwstr>
      </vt:variant>
      <vt:variant>
        <vt:i4>1703987</vt:i4>
      </vt:variant>
      <vt:variant>
        <vt:i4>308</vt:i4>
      </vt:variant>
      <vt:variant>
        <vt:i4>0</vt:i4>
      </vt:variant>
      <vt:variant>
        <vt:i4>5</vt:i4>
      </vt:variant>
      <vt:variant>
        <vt:lpwstr/>
      </vt:variant>
      <vt:variant>
        <vt:lpwstr>_Toc512279372</vt:lpwstr>
      </vt:variant>
      <vt:variant>
        <vt:i4>1703987</vt:i4>
      </vt:variant>
      <vt:variant>
        <vt:i4>302</vt:i4>
      </vt:variant>
      <vt:variant>
        <vt:i4>0</vt:i4>
      </vt:variant>
      <vt:variant>
        <vt:i4>5</vt:i4>
      </vt:variant>
      <vt:variant>
        <vt:lpwstr/>
      </vt:variant>
      <vt:variant>
        <vt:lpwstr>_Toc512279371</vt:lpwstr>
      </vt:variant>
      <vt:variant>
        <vt:i4>1703987</vt:i4>
      </vt:variant>
      <vt:variant>
        <vt:i4>296</vt:i4>
      </vt:variant>
      <vt:variant>
        <vt:i4>0</vt:i4>
      </vt:variant>
      <vt:variant>
        <vt:i4>5</vt:i4>
      </vt:variant>
      <vt:variant>
        <vt:lpwstr/>
      </vt:variant>
      <vt:variant>
        <vt:lpwstr>_Toc512279370</vt:lpwstr>
      </vt:variant>
      <vt:variant>
        <vt:i4>1769523</vt:i4>
      </vt:variant>
      <vt:variant>
        <vt:i4>290</vt:i4>
      </vt:variant>
      <vt:variant>
        <vt:i4>0</vt:i4>
      </vt:variant>
      <vt:variant>
        <vt:i4>5</vt:i4>
      </vt:variant>
      <vt:variant>
        <vt:lpwstr/>
      </vt:variant>
      <vt:variant>
        <vt:lpwstr>_Toc512279369</vt:lpwstr>
      </vt:variant>
      <vt:variant>
        <vt:i4>1769523</vt:i4>
      </vt:variant>
      <vt:variant>
        <vt:i4>284</vt:i4>
      </vt:variant>
      <vt:variant>
        <vt:i4>0</vt:i4>
      </vt:variant>
      <vt:variant>
        <vt:i4>5</vt:i4>
      </vt:variant>
      <vt:variant>
        <vt:lpwstr/>
      </vt:variant>
      <vt:variant>
        <vt:lpwstr>_Toc512279368</vt:lpwstr>
      </vt:variant>
      <vt:variant>
        <vt:i4>1769523</vt:i4>
      </vt:variant>
      <vt:variant>
        <vt:i4>278</vt:i4>
      </vt:variant>
      <vt:variant>
        <vt:i4>0</vt:i4>
      </vt:variant>
      <vt:variant>
        <vt:i4>5</vt:i4>
      </vt:variant>
      <vt:variant>
        <vt:lpwstr/>
      </vt:variant>
      <vt:variant>
        <vt:lpwstr>_Toc512279367</vt:lpwstr>
      </vt:variant>
      <vt:variant>
        <vt:i4>1769523</vt:i4>
      </vt:variant>
      <vt:variant>
        <vt:i4>272</vt:i4>
      </vt:variant>
      <vt:variant>
        <vt:i4>0</vt:i4>
      </vt:variant>
      <vt:variant>
        <vt:i4>5</vt:i4>
      </vt:variant>
      <vt:variant>
        <vt:lpwstr/>
      </vt:variant>
      <vt:variant>
        <vt:lpwstr>_Toc512279366</vt:lpwstr>
      </vt:variant>
      <vt:variant>
        <vt:i4>1769523</vt:i4>
      </vt:variant>
      <vt:variant>
        <vt:i4>266</vt:i4>
      </vt:variant>
      <vt:variant>
        <vt:i4>0</vt:i4>
      </vt:variant>
      <vt:variant>
        <vt:i4>5</vt:i4>
      </vt:variant>
      <vt:variant>
        <vt:lpwstr/>
      </vt:variant>
      <vt:variant>
        <vt:lpwstr>_Toc512279365</vt:lpwstr>
      </vt:variant>
      <vt:variant>
        <vt:i4>1769523</vt:i4>
      </vt:variant>
      <vt:variant>
        <vt:i4>260</vt:i4>
      </vt:variant>
      <vt:variant>
        <vt:i4>0</vt:i4>
      </vt:variant>
      <vt:variant>
        <vt:i4>5</vt:i4>
      </vt:variant>
      <vt:variant>
        <vt:lpwstr/>
      </vt:variant>
      <vt:variant>
        <vt:lpwstr>_Toc512279364</vt:lpwstr>
      </vt:variant>
      <vt:variant>
        <vt:i4>1769523</vt:i4>
      </vt:variant>
      <vt:variant>
        <vt:i4>254</vt:i4>
      </vt:variant>
      <vt:variant>
        <vt:i4>0</vt:i4>
      </vt:variant>
      <vt:variant>
        <vt:i4>5</vt:i4>
      </vt:variant>
      <vt:variant>
        <vt:lpwstr/>
      </vt:variant>
      <vt:variant>
        <vt:lpwstr>_Toc512279363</vt:lpwstr>
      </vt:variant>
      <vt:variant>
        <vt:i4>1769523</vt:i4>
      </vt:variant>
      <vt:variant>
        <vt:i4>248</vt:i4>
      </vt:variant>
      <vt:variant>
        <vt:i4>0</vt:i4>
      </vt:variant>
      <vt:variant>
        <vt:i4>5</vt:i4>
      </vt:variant>
      <vt:variant>
        <vt:lpwstr/>
      </vt:variant>
      <vt:variant>
        <vt:lpwstr>_Toc512279362</vt:lpwstr>
      </vt:variant>
      <vt:variant>
        <vt:i4>1769523</vt:i4>
      </vt:variant>
      <vt:variant>
        <vt:i4>242</vt:i4>
      </vt:variant>
      <vt:variant>
        <vt:i4>0</vt:i4>
      </vt:variant>
      <vt:variant>
        <vt:i4>5</vt:i4>
      </vt:variant>
      <vt:variant>
        <vt:lpwstr/>
      </vt:variant>
      <vt:variant>
        <vt:lpwstr>_Toc512279361</vt:lpwstr>
      </vt:variant>
      <vt:variant>
        <vt:i4>1769523</vt:i4>
      </vt:variant>
      <vt:variant>
        <vt:i4>236</vt:i4>
      </vt:variant>
      <vt:variant>
        <vt:i4>0</vt:i4>
      </vt:variant>
      <vt:variant>
        <vt:i4>5</vt:i4>
      </vt:variant>
      <vt:variant>
        <vt:lpwstr/>
      </vt:variant>
      <vt:variant>
        <vt:lpwstr>_Toc512279360</vt:lpwstr>
      </vt:variant>
      <vt:variant>
        <vt:i4>1572915</vt:i4>
      </vt:variant>
      <vt:variant>
        <vt:i4>230</vt:i4>
      </vt:variant>
      <vt:variant>
        <vt:i4>0</vt:i4>
      </vt:variant>
      <vt:variant>
        <vt:i4>5</vt:i4>
      </vt:variant>
      <vt:variant>
        <vt:lpwstr/>
      </vt:variant>
      <vt:variant>
        <vt:lpwstr>_Toc512279359</vt:lpwstr>
      </vt:variant>
      <vt:variant>
        <vt:i4>1572915</vt:i4>
      </vt:variant>
      <vt:variant>
        <vt:i4>224</vt:i4>
      </vt:variant>
      <vt:variant>
        <vt:i4>0</vt:i4>
      </vt:variant>
      <vt:variant>
        <vt:i4>5</vt:i4>
      </vt:variant>
      <vt:variant>
        <vt:lpwstr/>
      </vt:variant>
      <vt:variant>
        <vt:lpwstr>_Toc512279358</vt:lpwstr>
      </vt:variant>
      <vt:variant>
        <vt:i4>1572915</vt:i4>
      </vt:variant>
      <vt:variant>
        <vt:i4>218</vt:i4>
      </vt:variant>
      <vt:variant>
        <vt:i4>0</vt:i4>
      </vt:variant>
      <vt:variant>
        <vt:i4>5</vt:i4>
      </vt:variant>
      <vt:variant>
        <vt:lpwstr/>
      </vt:variant>
      <vt:variant>
        <vt:lpwstr>_Toc512279357</vt:lpwstr>
      </vt:variant>
      <vt:variant>
        <vt:i4>1572915</vt:i4>
      </vt:variant>
      <vt:variant>
        <vt:i4>212</vt:i4>
      </vt:variant>
      <vt:variant>
        <vt:i4>0</vt:i4>
      </vt:variant>
      <vt:variant>
        <vt:i4>5</vt:i4>
      </vt:variant>
      <vt:variant>
        <vt:lpwstr/>
      </vt:variant>
      <vt:variant>
        <vt:lpwstr>_Toc512279356</vt:lpwstr>
      </vt:variant>
      <vt:variant>
        <vt:i4>1572915</vt:i4>
      </vt:variant>
      <vt:variant>
        <vt:i4>206</vt:i4>
      </vt:variant>
      <vt:variant>
        <vt:i4>0</vt:i4>
      </vt:variant>
      <vt:variant>
        <vt:i4>5</vt:i4>
      </vt:variant>
      <vt:variant>
        <vt:lpwstr/>
      </vt:variant>
      <vt:variant>
        <vt:lpwstr>_Toc512279355</vt:lpwstr>
      </vt:variant>
      <vt:variant>
        <vt:i4>1572915</vt:i4>
      </vt:variant>
      <vt:variant>
        <vt:i4>200</vt:i4>
      </vt:variant>
      <vt:variant>
        <vt:i4>0</vt:i4>
      </vt:variant>
      <vt:variant>
        <vt:i4>5</vt:i4>
      </vt:variant>
      <vt:variant>
        <vt:lpwstr/>
      </vt:variant>
      <vt:variant>
        <vt:lpwstr>_Toc512279354</vt:lpwstr>
      </vt:variant>
      <vt:variant>
        <vt:i4>1572915</vt:i4>
      </vt:variant>
      <vt:variant>
        <vt:i4>194</vt:i4>
      </vt:variant>
      <vt:variant>
        <vt:i4>0</vt:i4>
      </vt:variant>
      <vt:variant>
        <vt:i4>5</vt:i4>
      </vt:variant>
      <vt:variant>
        <vt:lpwstr/>
      </vt:variant>
      <vt:variant>
        <vt:lpwstr>_Toc512279353</vt:lpwstr>
      </vt:variant>
      <vt:variant>
        <vt:i4>1572915</vt:i4>
      </vt:variant>
      <vt:variant>
        <vt:i4>188</vt:i4>
      </vt:variant>
      <vt:variant>
        <vt:i4>0</vt:i4>
      </vt:variant>
      <vt:variant>
        <vt:i4>5</vt:i4>
      </vt:variant>
      <vt:variant>
        <vt:lpwstr/>
      </vt:variant>
      <vt:variant>
        <vt:lpwstr>_Toc512279352</vt:lpwstr>
      </vt:variant>
      <vt:variant>
        <vt:i4>1572915</vt:i4>
      </vt:variant>
      <vt:variant>
        <vt:i4>182</vt:i4>
      </vt:variant>
      <vt:variant>
        <vt:i4>0</vt:i4>
      </vt:variant>
      <vt:variant>
        <vt:i4>5</vt:i4>
      </vt:variant>
      <vt:variant>
        <vt:lpwstr/>
      </vt:variant>
      <vt:variant>
        <vt:lpwstr>_Toc512279351</vt:lpwstr>
      </vt:variant>
      <vt:variant>
        <vt:i4>1572915</vt:i4>
      </vt:variant>
      <vt:variant>
        <vt:i4>176</vt:i4>
      </vt:variant>
      <vt:variant>
        <vt:i4>0</vt:i4>
      </vt:variant>
      <vt:variant>
        <vt:i4>5</vt:i4>
      </vt:variant>
      <vt:variant>
        <vt:lpwstr/>
      </vt:variant>
      <vt:variant>
        <vt:lpwstr>_Toc512279350</vt:lpwstr>
      </vt:variant>
      <vt:variant>
        <vt:i4>1638451</vt:i4>
      </vt:variant>
      <vt:variant>
        <vt:i4>170</vt:i4>
      </vt:variant>
      <vt:variant>
        <vt:i4>0</vt:i4>
      </vt:variant>
      <vt:variant>
        <vt:i4>5</vt:i4>
      </vt:variant>
      <vt:variant>
        <vt:lpwstr/>
      </vt:variant>
      <vt:variant>
        <vt:lpwstr>_Toc512279349</vt:lpwstr>
      </vt:variant>
      <vt:variant>
        <vt:i4>1638451</vt:i4>
      </vt:variant>
      <vt:variant>
        <vt:i4>164</vt:i4>
      </vt:variant>
      <vt:variant>
        <vt:i4>0</vt:i4>
      </vt:variant>
      <vt:variant>
        <vt:i4>5</vt:i4>
      </vt:variant>
      <vt:variant>
        <vt:lpwstr/>
      </vt:variant>
      <vt:variant>
        <vt:lpwstr>_Toc512279348</vt:lpwstr>
      </vt:variant>
      <vt:variant>
        <vt:i4>1638451</vt:i4>
      </vt:variant>
      <vt:variant>
        <vt:i4>158</vt:i4>
      </vt:variant>
      <vt:variant>
        <vt:i4>0</vt:i4>
      </vt:variant>
      <vt:variant>
        <vt:i4>5</vt:i4>
      </vt:variant>
      <vt:variant>
        <vt:lpwstr/>
      </vt:variant>
      <vt:variant>
        <vt:lpwstr>_Toc512279347</vt:lpwstr>
      </vt:variant>
      <vt:variant>
        <vt:i4>1638451</vt:i4>
      </vt:variant>
      <vt:variant>
        <vt:i4>152</vt:i4>
      </vt:variant>
      <vt:variant>
        <vt:i4>0</vt:i4>
      </vt:variant>
      <vt:variant>
        <vt:i4>5</vt:i4>
      </vt:variant>
      <vt:variant>
        <vt:lpwstr/>
      </vt:variant>
      <vt:variant>
        <vt:lpwstr>_Toc512279346</vt:lpwstr>
      </vt:variant>
      <vt:variant>
        <vt:i4>1638451</vt:i4>
      </vt:variant>
      <vt:variant>
        <vt:i4>146</vt:i4>
      </vt:variant>
      <vt:variant>
        <vt:i4>0</vt:i4>
      </vt:variant>
      <vt:variant>
        <vt:i4>5</vt:i4>
      </vt:variant>
      <vt:variant>
        <vt:lpwstr/>
      </vt:variant>
      <vt:variant>
        <vt:lpwstr>_Toc512279345</vt:lpwstr>
      </vt:variant>
      <vt:variant>
        <vt:i4>1638451</vt:i4>
      </vt:variant>
      <vt:variant>
        <vt:i4>140</vt:i4>
      </vt:variant>
      <vt:variant>
        <vt:i4>0</vt:i4>
      </vt:variant>
      <vt:variant>
        <vt:i4>5</vt:i4>
      </vt:variant>
      <vt:variant>
        <vt:lpwstr/>
      </vt:variant>
      <vt:variant>
        <vt:lpwstr>_Toc512279344</vt:lpwstr>
      </vt:variant>
      <vt:variant>
        <vt:i4>1638451</vt:i4>
      </vt:variant>
      <vt:variant>
        <vt:i4>134</vt:i4>
      </vt:variant>
      <vt:variant>
        <vt:i4>0</vt:i4>
      </vt:variant>
      <vt:variant>
        <vt:i4>5</vt:i4>
      </vt:variant>
      <vt:variant>
        <vt:lpwstr/>
      </vt:variant>
      <vt:variant>
        <vt:lpwstr>_Toc512279343</vt:lpwstr>
      </vt:variant>
      <vt:variant>
        <vt:i4>1638451</vt:i4>
      </vt:variant>
      <vt:variant>
        <vt:i4>128</vt:i4>
      </vt:variant>
      <vt:variant>
        <vt:i4>0</vt:i4>
      </vt:variant>
      <vt:variant>
        <vt:i4>5</vt:i4>
      </vt:variant>
      <vt:variant>
        <vt:lpwstr/>
      </vt:variant>
      <vt:variant>
        <vt:lpwstr>_Toc512279342</vt:lpwstr>
      </vt:variant>
      <vt:variant>
        <vt:i4>1638451</vt:i4>
      </vt:variant>
      <vt:variant>
        <vt:i4>122</vt:i4>
      </vt:variant>
      <vt:variant>
        <vt:i4>0</vt:i4>
      </vt:variant>
      <vt:variant>
        <vt:i4>5</vt:i4>
      </vt:variant>
      <vt:variant>
        <vt:lpwstr/>
      </vt:variant>
      <vt:variant>
        <vt:lpwstr>_Toc512279341</vt:lpwstr>
      </vt:variant>
      <vt:variant>
        <vt:i4>1638451</vt:i4>
      </vt:variant>
      <vt:variant>
        <vt:i4>116</vt:i4>
      </vt:variant>
      <vt:variant>
        <vt:i4>0</vt:i4>
      </vt:variant>
      <vt:variant>
        <vt:i4>5</vt:i4>
      </vt:variant>
      <vt:variant>
        <vt:lpwstr/>
      </vt:variant>
      <vt:variant>
        <vt:lpwstr>_Toc512279340</vt:lpwstr>
      </vt:variant>
      <vt:variant>
        <vt:i4>1966131</vt:i4>
      </vt:variant>
      <vt:variant>
        <vt:i4>110</vt:i4>
      </vt:variant>
      <vt:variant>
        <vt:i4>0</vt:i4>
      </vt:variant>
      <vt:variant>
        <vt:i4>5</vt:i4>
      </vt:variant>
      <vt:variant>
        <vt:lpwstr/>
      </vt:variant>
      <vt:variant>
        <vt:lpwstr>_Toc512279339</vt:lpwstr>
      </vt:variant>
      <vt:variant>
        <vt:i4>1966131</vt:i4>
      </vt:variant>
      <vt:variant>
        <vt:i4>104</vt:i4>
      </vt:variant>
      <vt:variant>
        <vt:i4>0</vt:i4>
      </vt:variant>
      <vt:variant>
        <vt:i4>5</vt:i4>
      </vt:variant>
      <vt:variant>
        <vt:lpwstr/>
      </vt:variant>
      <vt:variant>
        <vt:lpwstr>_Toc512279338</vt:lpwstr>
      </vt:variant>
      <vt:variant>
        <vt:i4>1966131</vt:i4>
      </vt:variant>
      <vt:variant>
        <vt:i4>98</vt:i4>
      </vt:variant>
      <vt:variant>
        <vt:i4>0</vt:i4>
      </vt:variant>
      <vt:variant>
        <vt:i4>5</vt:i4>
      </vt:variant>
      <vt:variant>
        <vt:lpwstr/>
      </vt:variant>
      <vt:variant>
        <vt:lpwstr>_Toc512279337</vt:lpwstr>
      </vt:variant>
      <vt:variant>
        <vt:i4>1966131</vt:i4>
      </vt:variant>
      <vt:variant>
        <vt:i4>92</vt:i4>
      </vt:variant>
      <vt:variant>
        <vt:i4>0</vt:i4>
      </vt:variant>
      <vt:variant>
        <vt:i4>5</vt:i4>
      </vt:variant>
      <vt:variant>
        <vt:lpwstr/>
      </vt:variant>
      <vt:variant>
        <vt:lpwstr>_Toc512279336</vt:lpwstr>
      </vt:variant>
      <vt:variant>
        <vt:i4>1966131</vt:i4>
      </vt:variant>
      <vt:variant>
        <vt:i4>86</vt:i4>
      </vt:variant>
      <vt:variant>
        <vt:i4>0</vt:i4>
      </vt:variant>
      <vt:variant>
        <vt:i4>5</vt:i4>
      </vt:variant>
      <vt:variant>
        <vt:lpwstr/>
      </vt:variant>
      <vt:variant>
        <vt:lpwstr>_Toc512279335</vt:lpwstr>
      </vt:variant>
      <vt:variant>
        <vt:i4>1966131</vt:i4>
      </vt:variant>
      <vt:variant>
        <vt:i4>80</vt:i4>
      </vt:variant>
      <vt:variant>
        <vt:i4>0</vt:i4>
      </vt:variant>
      <vt:variant>
        <vt:i4>5</vt:i4>
      </vt:variant>
      <vt:variant>
        <vt:lpwstr/>
      </vt:variant>
      <vt:variant>
        <vt:lpwstr>_Toc512279334</vt:lpwstr>
      </vt:variant>
      <vt:variant>
        <vt:i4>1966131</vt:i4>
      </vt:variant>
      <vt:variant>
        <vt:i4>74</vt:i4>
      </vt:variant>
      <vt:variant>
        <vt:i4>0</vt:i4>
      </vt:variant>
      <vt:variant>
        <vt:i4>5</vt:i4>
      </vt:variant>
      <vt:variant>
        <vt:lpwstr/>
      </vt:variant>
      <vt:variant>
        <vt:lpwstr>_Toc512279333</vt:lpwstr>
      </vt:variant>
      <vt:variant>
        <vt:i4>1966131</vt:i4>
      </vt:variant>
      <vt:variant>
        <vt:i4>68</vt:i4>
      </vt:variant>
      <vt:variant>
        <vt:i4>0</vt:i4>
      </vt:variant>
      <vt:variant>
        <vt:i4>5</vt:i4>
      </vt:variant>
      <vt:variant>
        <vt:lpwstr/>
      </vt:variant>
      <vt:variant>
        <vt:lpwstr>_Toc512279332</vt:lpwstr>
      </vt:variant>
      <vt:variant>
        <vt:i4>1966131</vt:i4>
      </vt:variant>
      <vt:variant>
        <vt:i4>62</vt:i4>
      </vt:variant>
      <vt:variant>
        <vt:i4>0</vt:i4>
      </vt:variant>
      <vt:variant>
        <vt:i4>5</vt:i4>
      </vt:variant>
      <vt:variant>
        <vt:lpwstr/>
      </vt:variant>
      <vt:variant>
        <vt:lpwstr>_Toc512279331</vt:lpwstr>
      </vt:variant>
      <vt:variant>
        <vt:i4>1966131</vt:i4>
      </vt:variant>
      <vt:variant>
        <vt:i4>56</vt:i4>
      </vt:variant>
      <vt:variant>
        <vt:i4>0</vt:i4>
      </vt:variant>
      <vt:variant>
        <vt:i4>5</vt:i4>
      </vt:variant>
      <vt:variant>
        <vt:lpwstr/>
      </vt:variant>
      <vt:variant>
        <vt:lpwstr>_Toc512279330</vt:lpwstr>
      </vt:variant>
      <vt:variant>
        <vt:i4>2031667</vt:i4>
      </vt:variant>
      <vt:variant>
        <vt:i4>50</vt:i4>
      </vt:variant>
      <vt:variant>
        <vt:i4>0</vt:i4>
      </vt:variant>
      <vt:variant>
        <vt:i4>5</vt:i4>
      </vt:variant>
      <vt:variant>
        <vt:lpwstr/>
      </vt:variant>
      <vt:variant>
        <vt:lpwstr>_Toc512279329</vt:lpwstr>
      </vt:variant>
      <vt:variant>
        <vt:i4>2031667</vt:i4>
      </vt:variant>
      <vt:variant>
        <vt:i4>44</vt:i4>
      </vt:variant>
      <vt:variant>
        <vt:i4>0</vt:i4>
      </vt:variant>
      <vt:variant>
        <vt:i4>5</vt:i4>
      </vt:variant>
      <vt:variant>
        <vt:lpwstr/>
      </vt:variant>
      <vt:variant>
        <vt:lpwstr>_Toc512279328</vt:lpwstr>
      </vt:variant>
      <vt:variant>
        <vt:i4>2031667</vt:i4>
      </vt:variant>
      <vt:variant>
        <vt:i4>38</vt:i4>
      </vt:variant>
      <vt:variant>
        <vt:i4>0</vt:i4>
      </vt:variant>
      <vt:variant>
        <vt:i4>5</vt:i4>
      </vt:variant>
      <vt:variant>
        <vt:lpwstr/>
      </vt:variant>
      <vt:variant>
        <vt:lpwstr>_Toc512279327</vt:lpwstr>
      </vt:variant>
      <vt:variant>
        <vt:i4>2031667</vt:i4>
      </vt:variant>
      <vt:variant>
        <vt:i4>32</vt:i4>
      </vt:variant>
      <vt:variant>
        <vt:i4>0</vt:i4>
      </vt:variant>
      <vt:variant>
        <vt:i4>5</vt:i4>
      </vt:variant>
      <vt:variant>
        <vt:lpwstr/>
      </vt:variant>
      <vt:variant>
        <vt:lpwstr>_Toc512279326</vt:lpwstr>
      </vt:variant>
      <vt:variant>
        <vt:i4>2031667</vt:i4>
      </vt:variant>
      <vt:variant>
        <vt:i4>26</vt:i4>
      </vt:variant>
      <vt:variant>
        <vt:i4>0</vt:i4>
      </vt:variant>
      <vt:variant>
        <vt:i4>5</vt:i4>
      </vt:variant>
      <vt:variant>
        <vt:lpwstr/>
      </vt:variant>
      <vt:variant>
        <vt:lpwstr>_Toc512279325</vt:lpwstr>
      </vt:variant>
      <vt:variant>
        <vt:i4>2031667</vt:i4>
      </vt:variant>
      <vt:variant>
        <vt:i4>20</vt:i4>
      </vt:variant>
      <vt:variant>
        <vt:i4>0</vt:i4>
      </vt:variant>
      <vt:variant>
        <vt:i4>5</vt:i4>
      </vt:variant>
      <vt:variant>
        <vt:lpwstr/>
      </vt:variant>
      <vt:variant>
        <vt:lpwstr>_Toc512279324</vt:lpwstr>
      </vt:variant>
      <vt:variant>
        <vt:i4>2031667</vt:i4>
      </vt:variant>
      <vt:variant>
        <vt:i4>14</vt:i4>
      </vt:variant>
      <vt:variant>
        <vt:i4>0</vt:i4>
      </vt:variant>
      <vt:variant>
        <vt:i4>5</vt:i4>
      </vt:variant>
      <vt:variant>
        <vt:lpwstr/>
      </vt:variant>
      <vt:variant>
        <vt:lpwstr>_Toc512279323</vt:lpwstr>
      </vt:variant>
      <vt:variant>
        <vt:i4>2031667</vt:i4>
      </vt:variant>
      <vt:variant>
        <vt:i4>8</vt:i4>
      </vt:variant>
      <vt:variant>
        <vt:i4>0</vt:i4>
      </vt:variant>
      <vt:variant>
        <vt:i4>5</vt:i4>
      </vt:variant>
      <vt:variant>
        <vt:lpwstr/>
      </vt:variant>
      <vt:variant>
        <vt:lpwstr>_Toc512279322</vt:lpwstr>
      </vt:variant>
      <vt:variant>
        <vt:i4>2031667</vt:i4>
      </vt:variant>
      <vt:variant>
        <vt:i4>2</vt:i4>
      </vt:variant>
      <vt:variant>
        <vt:i4>0</vt:i4>
      </vt:variant>
      <vt:variant>
        <vt:i4>5</vt:i4>
      </vt:variant>
      <vt:variant>
        <vt:lpwstr/>
      </vt:variant>
      <vt:variant>
        <vt:lpwstr>_Toc512279321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Asdfasdfasdf</dc:title>
  <dc:subject/>
  <dc:creator>TalitaU</dc:creator>
  <cp:keywords/>
  <dc:description/>
  <cp:lastModifiedBy>Caio Villafanha Negro</cp:lastModifiedBy>
  <cp:revision>27</cp:revision>
  <cp:lastPrinted>2018-07-15T18:26:00Z</cp:lastPrinted>
  <dcterms:created xsi:type="dcterms:W3CDTF">2018-04-30T19:46:00Z</dcterms:created>
  <dcterms:modified xsi:type="dcterms:W3CDTF">2019-03-12T18:27:00Z</dcterms:modified>
</cp:coreProperties>
</file>